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58A74" w14:textId="492697A4"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w:t>
      </w:r>
      <w:r w:rsidR="00FF0FF0">
        <w:rPr>
          <w:b/>
          <w:noProof/>
          <w:sz w:val="24"/>
        </w:rPr>
        <w:t>5</w:t>
      </w:r>
      <w:r>
        <w:rPr>
          <w:b/>
          <w:i/>
          <w:noProof/>
          <w:sz w:val="28"/>
        </w:rPr>
        <w:tab/>
      </w:r>
      <w:r w:rsidR="00C86A17">
        <w:rPr>
          <w:b/>
          <w:i/>
          <w:noProof/>
          <w:sz w:val="28"/>
        </w:rPr>
        <w:t>S2-2410514</w:t>
      </w:r>
    </w:p>
    <w:p w14:paraId="7A8D5BF4" w14:textId="3BBFCD4F" w:rsidR="001E41F3" w:rsidRPr="0019754B" w:rsidRDefault="005A03F9" w:rsidP="005E2C44">
      <w:pPr>
        <w:pStyle w:val="CRCoverPage"/>
        <w:outlineLvl w:val="0"/>
        <w:rPr>
          <w:rFonts w:cs="Arial"/>
          <w:b/>
          <w:noProof/>
          <w:sz w:val="24"/>
          <w:lang w:eastAsia="zh-CN"/>
        </w:rPr>
      </w:pPr>
      <w:r>
        <w:rPr>
          <w:rFonts w:eastAsia="Arial Unicode MS" w:cs="Arial"/>
          <w:b/>
          <w:bCs/>
          <w:sz w:val="24"/>
        </w:rPr>
        <w:t>14</w:t>
      </w:r>
      <w:r w:rsidR="00013AE4">
        <w:rPr>
          <w:rFonts w:eastAsia="Arial Unicode MS" w:cs="Arial"/>
          <w:b/>
          <w:bCs/>
          <w:sz w:val="24"/>
        </w:rPr>
        <w:t xml:space="preserve"> – </w:t>
      </w:r>
      <w:r>
        <w:rPr>
          <w:rFonts w:eastAsia="Arial Unicode MS" w:cs="Arial"/>
          <w:b/>
          <w:bCs/>
          <w:sz w:val="24"/>
        </w:rPr>
        <w:t>18</w:t>
      </w:r>
      <w:r w:rsidR="008F1774">
        <w:rPr>
          <w:rFonts w:eastAsia="Arial Unicode MS" w:cs="Arial"/>
          <w:b/>
          <w:bCs/>
          <w:sz w:val="24"/>
        </w:rPr>
        <w:t xml:space="preserve"> </w:t>
      </w:r>
      <w:r>
        <w:rPr>
          <w:rFonts w:eastAsia="Arial Unicode MS" w:cs="Arial"/>
          <w:b/>
          <w:bCs/>
          <w:sz w:val="24"/>
        </w:rPr>
        <w:t>October</w:t>
      </w:r>
      <w:r w:rsidR="00172A24">
        <w:rPr>
          <w:rFonts w:eastAsia="Arial Unicode MS" w:cs="Arial"/>
          <w:b/>
          <w:bCs/>
          <w:sz w:val="24"/>
        </w:rPr>
        <w:t xml:space="preserve">, 2024, </w:t>
      </w:r>
      <w:r>
        <w:rPr>
          <w:rFonts w:eastAsia="Arial Unicode MS" w:cs="Arial"/>
          <w:b/>
          <w:bCs/>
          <w:sz w:val="24"/>
        </w:rPr>
        <w:t>Hyderabad, India</w:t>
      </w:r>
      <w:r w:rsidR="001A7B3F">
        <w:rPr>
          <w:b/>
          <w:noProof/>
          <w:sz w:val="24"/>
          <w:lang w:eastAsia="zh-CN"/>
        </w:rPr>
        <w:tab/>
      </w:r>
      <w:r w:rsidR="001A7B3F">
        <w:rPr>
          <w:b/>
          <w:noProof/>
          <w:sz w:val="24"/>
          <w:lang w:eastAsia="zh-CN"/>
        </w:rPr>
        <w:tab/>
      </w:r>
      <w:r w:rsidR="001A7B3F">
        <w:rPr>
          <w:b/>
          <w:noProof/>
          <w:sz w:val="24"/>
          <w:lang w:eastAsia="zh-CN"/>
        </w:rPr>
        <w:tab/>
      </w:r>
      <w:r w:rsidR="0082677E">
        <w:rPr>
          <w:b/>
          <w:noProof/>
          <w:sz w:val="24"/>
          <w:lang w:eastAsia="zh-CN"/>
        </w:rPr>
        <w:t xml:space="preserve">                   </w:t>
      </w:r>
      <w:r w:rsidR="00082AED">
        <w:rPr>
          <w:b/>
          <w:noProof/>
          <w:sz w:val="24"/>
          <w:lang w:eastAsia="zh-CN"/>
        </w:rPr>
        <w:t xml:space="preserve">   </w:t>
      </w:r>
      <w:bookmarkStart w:id="0" w:name="_GoBack"/>
      <w:bookmarkEnd w:id="0"/>
      <w:r w:rsidR="0082677E">
        <w:rPr>
          <w:b/>
          <w:noProof/>
          <w:sz w:val="24"/>
          <w:lang w:eastAsia="zh-CN"/>
        </w:rPr>
        <w:t>(revision of S2-2408062)</w:t>
      </w:r>
      <w:r w:rsidR="00411A5E">
        <w:rPr>
          <w:rFonts w:hint="eastAsia"/>
          <w:b/>
          <w:noProof/>
          <w:sz w:val="24"/>
          <w:lang w:eastAsia="zh-CN"/>
        </w:rPr>
        <w:tab/>
      </w:r>
      <w:r w:rsidR="003B0CED">
        <w:rPr>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8256A54"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502</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6076EAB" w:rsidR="001E41F3" w:rsidRPr="00795FBC" w:rsidRDefault="00175F6E" w:rsidP="00795FBC">
            <w:pPr>
              <w:pStyle w:val="CRCoverPage"/>
              <w:spacing w:after="0"/>
              <w:jc w:val="center"/>
              <w:rPr>
                <w:b/>
                <w:noProof/>
                <w:sz w:val="28"/>
                <w:lang w:eastAsia="zh-CN"/>
              </w:rPr>
            </w:pPr>
            <w:r>
              <w:rPr>
                <w:b/>
                <w:noProof/>
                <w:sz w:val="28"/>
                <w:lang w:eastAsia="zh-CN"/>
              </w:rPr>
              <w:t>4924</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1A7F370A" w:rsidR="001E41F3" w:rsidRPr="00410371" w:rsidRDefault="00C86A17" w:rsidP="00E13F3D">
            <w:pPr>
              <w:pStyle w:val="CRCoverPage"/>
              <w:spacing w:after="0"/>
              <w:jc w:val="center"/>
              <w:rPr>
                <w:b/>
                <w:noProof/>
                <w:lang w:eastAsia="zh-CN"/>
              </w:rPr>
            </w:pPr>
            <w:r>
              <w:rPr>
                <w:b/>
                <w:noProof/>
                <w:sz w:val="28"/>
                <w:lang w:eastAsia="zh-CN"/>
              </w:rPr>
              <w:t>1</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3A51FF73" w:rsidR="001E41F3" w:rsidRPr="00410371" w:rsidRDefault="001C2EB7" w:rsidP="00B245BA">
            <w:pPr>
              <w:pStyle w:val="CRCoverPage"/>
              <w:spacing w:after="0"/>
              <w:jc w:val="center"/>
              <w:rPr>
                <w:noProof/>
                <w:sz w:val="28"/>
              </w:rPr>
            </w:pPr>
            <w:r>
              <w:rPr>
                <w:b/>
                <w:noProof/>
                <w:sz w:val="28"/>
              </w:rPr>
              <w:t>1</w:t>
            </w:r>
            <w:r w:rsidR="00E81FC8">
              <w:rPr>
                <w:b/>
                <w:noProof/>
                <w:sz w:val="28"/>
                <w:lang w:eastAsia="zh-CN"/>
              </w:rPr>
              <w:t>9.1</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060D0D64" w:rsidR="00F25D98" w:rsidRDefault="00C02D61" w:rsidP="001E41F3">
            <w:pPr>
              <w:pStyle w:val="CRCoverPage"/>
              <w:spacing w:after="0"/>
              <w:jc w:val="center"/>
              <w:rPr>
                <w:b/>
                <w:caps/>
                <w:noProof/>
              </w:rPr>
            </w:pPr>
            <w:r>
              <w:rPr>
                <w:b/>
                <w:bCs/>
                <w:caps/>
                <w:noProof/>
              </w:rPr>
              <w:t>X</w:t>
            </w: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0E50354C" w:rsidR="001E41F3" w:rsidRDefault="00C02D61" w:rsidP="00C02D61">
            <w:pPr>
              <w:pStyle w:val="CRCoverPage"/>
              <w:spacing w:after="0"/>
              <w:rPr>
                <w:noProof/>
              </w:rPr>
            </w:pPr>
            <w:r>
              <w:rPr>
                <w:noProof/>
              </w:rPr>
              <w:t>Enforcement of max no of simultaneous device identifier behind an UE or 5G-RG</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D5E9E7" w:rsidR="001E41F3" w:rsidRDefault="008F1774" w:rsidP="00825489">
            <w:pPr>
              <w:pStyle w:val="CRCoverPage"/>
              <w:spacing w:after="0"/>
              <w:rPr>
                <w:noProof/>
                <w:lang w:eastAsia="zh-CN"/>
              </w:rPr>
            </w:pPr>
            <w:r>
              <w:rPr>
                <w:lang w:eastAsia="zh-CN"/>
              </w:rPr>
              <w:t>Samsung</w:t>
            </w:r>
            <w:r w:rsidR="000133A5">
              <w:rPr>
                <w:lang w:eastAsia="zh-CN"/>
              </w:rPr>
              <w:t>, Huawei</w:t>
            </w:r>
            <w:r w:rsidR="00770AE7">
              <w:rPr>
                <w:lang w:eastAsia="zh-CN"/>
              </w:rPr>
              <w:t>, NE</w:t>
            </w:r>
            <w:r w:rsidR="00BF2F00">
              <w:rPr>
                <w:lang w:eastAsia="zh-CN"/>
              </w:rPr>
              <w:t>C</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3C1CEAD8" w:rsidR="001E41F3" w:rsidRDefault="00825489" w:rsidP="00825489">
            <w:pPr>
              <w:pStyle w:val="CRCoverPage"/>
              <w:spacing w:after="0"/>
              <w:rPr>
                <w:noProof/>
                <w:lang w:eastAsia="zh-CN"/>
              </w:rPr>
            </w:pPr>
            <w:r>
              <w:rPr>
                <w:lang w:eastAsia="zh-CN"/>
              </w:rPr>
              <w:t>UIA_ARC</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37E87A06" w:rsidR="001E41F3" w:rsidRDefault="001E2375" w:rsidP="00172A24">
            <w:pPr>
              <w:pStyle w:val="CRCoverPage"/>
              <w:spacing w:after="0"/>
              <w:ind w:left="100"/>
              <w:rPr>
                <w:noProof/>
                <w:lang w:eastAsia="zh-CN"/>
              </w:rPr>
            </w:pPr>
            <w:r>
              <w:t>202</w:t>
            </w:r>
            <w:r w:rsidR="008F1774">
              <w:rPr>
                <w:lang w:eastAsia="zh-CN"/>
              </w:rPr>
              <w:t>4</w:t>
            </w:r>
            <w:r w:rsidR="00A633F3">
              <w:t>-10</w:t>
            </w:r>
            <w:r w:rsidR="00172A24">
              <w:rPr>
                <w:lang w:eastAsia="zh-CN"/>
              </w:rPr>
              <w:t>-0</w:t>
            </w:r>
            <w:r w:rsidR="00A633F3">
              <w:rPr>
                <w:lang w:eastAsia="zh-CN"/>
              </w:rPr>
              <w:t>4</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DFDAB5" w:rsidR="001E41F3" w:rsidRDefault="00172A24" w:rsidP="00825489">
            <w:pPr>
              <w:pStyle w:val="CRCoverPage"/>
              <w:spacing w:after="0"/>
              <w:ind w:right="-609"/>
              <w:rPr>
                <w:b/>
                <w:noProof/>
                <w:lang w:eastAsia="zh-CN"/>
              </w:rPr>
            </w:pPr>
            <w:r>
              <w:rPr>
                <w:b/>
                <w:noProof/>
                <w:lang w:eastAsia="zh-CN"/>
              </w:rPr>
              <w:t>B</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0674E72E" w:rsidR="001E41F3" w:rsidRDefault="00477522">
            <w:pPr>
              <w:pStyle w:val="CRCoverPage"/>
              <w:spacing w:after="0"/>
              <w:ind w:left="100"/>
              <w:rPr>
                <w:noProof/>
              </w:rPr>
            </w:pPr>
            <w:r>
              <w:rPr>
                <w:noProof/>
              </w:rPr>
              <w:t>Rel-1</w:t>
            </w:r>
            <w:r w:rsidR="00172A24">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7777777" w:rsidR="008F1774" w:rsidRDefault="00EB46EE" w:rsidP="00825489">
            <w:pPr>
              <w:pStyle w:val="CRCoverPage"/>
              <w:spacing w:after="0"/>
              <w:rPr>
                <w:noProof/>
                <w:lang w:eastAsia="zh-CN"/>
              </w:rPr>
            </w:pPr>
            <w:r>
              <w:rPr>
                <w:noProof/>
                <w:lang w:eastAsia="zh-CN"/>
              </w:rPr>
              <w:t>In the TR</w:t>
            </w:r>
            <w:r w:rsidR="008F1774">
              <w:rPr>
                <w:noProof/>
                <w:lang w:eastAsia="zh-CN"/>
              </w:rPr>
              <w:t xml:space="preserve"> </w:t>
            </w:r>
            <w:r w:rsidR="00825489">
              <w:rPr>
                <w:noProof/>
                <w:lang w:eastAsia="zh-CN"/>
              </w:rPr>
              <w:t>23.700-32 under KI#4</w:t>
            </w:r>
            <w:r>
              <w:rPr>
                <w:noProof/>
                <w:lang w:eastAsia="zh-CN"/>
              </w:rPr>
              <w:t xml:space="preserve">, it was concluded that </w:t>
            </w:r>
            <w:r w:rsidR="00825489">
              <w:rPr>
                <w:noProof/>
                <w:lang w:eastAsia="zh-CN"/>
              </w:rPr>
              <w:t>enforcement of max no of simultaneous device identifer behind an UE or 5G-RG whose traffic need to be differentiated will be carroied out in normative phase.</w:t>
            </w:r>
          </w:p>
          <w:p w14:paraId="6AEAFE10" w14:textId="77777777" w:rsidR="00825489" w:rsidRDefault="00825489" w:rsidP="00825489">
            <w:pPr>
              <w:pStyle w:val="CRCoverPage"/>
              <w:spacing w:after="0"/>
              <w:rPr>
                <w:noProof/>
                <w:lang w:eastAsia="zh-CN"/>
              </w:rPr>
            </w:pPr>
          </w:p>
          <w:p w14:paraId="50F051D8" w14:textId="07B082F3" w:rsidR="00825489" w:rsidRDefault="00825489" w:rsidP="00825489">
            <w:pPr>
              <w:pStyle w:val="CRCoverPage"/>
              <w:spacing w:after="0"/>
              <w:rPr>
                <w:noProof/>
              </w:rPr>
            </w:pPr>
            <w:r>
              <w:rPr>
                <w:noProof/>
                <w:lang w:eastAsia="zh-CN"/>
              </w:rPr>
              <w:t>This CR introduces the normative description on how enforcement can be achieved.</w:t>
            </w: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523AE6F1" w:rsidR="007E7864" w:rsidRDefault="00825489" w:rsidP="00EB46EE">
            <w:pPr>
              <w:pStyle w:val="CRCoverPage"/>
              <w:spacing w:after="0"/>
              <w:rPr>
                <w:noProof/>
                <w:lang w:eastAsia="zh-CN"/>
              </w:rPr>
            </w:pPr>
            <w:r>
              <w:rPr>
                <w:noProof/>
                <w:lang w:eastAsia="zh-CN"/>
              </w:rPr>
              <w:t xml:space="preserve">Normative description on enforcement </w:t>
            </w:r>
            <w:r>
              <w:rPr>
                <w:noProof/>
              </w:rPr>
              <w:t>of max no of simultaneous device identifier behind an UE or 5G-RG which traffic need to be differentoated</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38BA8E62" w:rsidR="001E41F3" w:rsidRDefault="00EB46EE" w:rsidP="00825489">
            <w:pPr>
              <w:pStyle w:val="CRCoverPage"/>
              <w:spacing w:after="0"/>
              <w:rPr>
                <w:noProof/>
              </w:rPr>
            </w:pPr>
            <w:r>
              <w:rPr>
                <w:noProof/>
              </w:rPr>
              <w:t xml:space="preserve">Stage 2 specififcation will be incomplete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30E5BE13" w:rsidR="001E41F3" w:rsidRDefault="001457C9" w:rsidP="002E10F6">
            <w:pPr>
              <w:pStyle w:val="CRCoverPage"/>
              <w:spacing w:after="0"/>
              <w:rPr>
                <w:noProof/>
              </w:rPr>
            </w:pPr>
            <w:r>
              <w:rPr>
                <w:noProof/>
                <w:lang w:eastAsia="zh-CN"/>
              </w:rPr>
              <w:t>4.</w:t>
            </w:r>
            <w:r w:rsidR="00D4324D">
              <w:rPr>
                <w:noProof/>
                <w:lang w:eastAsia="zh-CN"/>
              </w:rPr>
              <w:t>2.2.2.2, 4</w:t>
            </w:r>
            <w:r w:rsidR="005856C3">
              <w:rPr>
                <w:noProof/>
                <w:lang w:eastAsia="zh-CN"/>
              </w:rPr>
              <w:t>.</w:t>
            </w:r>
            <w:r w:rsidR="00D4324D">
              <w:rPr>
                <w:noProof/>
                <w:lang w:eastAsia="zh-CN"/>
              </w:rPr>
              <w:t xml:space="preserve">3.2.2.1, 4.3.3.2, 4.2.4.1, 4.2.4.2. </w:t>
            </w:r>
            <w:r w:rsidR="006146C5" w:rsidRPr="00140E21">
              <w:t>5.2.2.2.2</w:t>
            </w:r>
            <w:r w:rsidR="006146C5">
              <w:t xml:space="preserve">, </w:t>
            </w:r>
            <w:r w:rsidR="00D4324D">
              <w:rPr>
                <w:noProof/>
                <w:lang w:eastAsia="zh-CN"/>
              </w:rPr>
              <w:t>5.2.3.3.1</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77777777" w:rsidR="008E30DC" w:rsidRDefault="008E30DC" w:rsidP="008E30DC">
      <w:pPr>
        <w:jc w:val="center"/>
        <w:rPr>
          <w:noProof/>
          <w:color w:val="FF0000"/>
          <w:sz w:val="32"/>
          <w:szCs w:val="32"/>
        </w:rPr>
      </w:pPr>
      <w:r w:rsidRPr="00C51E4A">
        <w:rPr>
          <w:noProof/>
          <w:color w:val="FF0000"/>
          <w:sz w:val="32"/>
          <w:szCs w:val="32"/>
        </w:rPr>
        <w:t>**** First Change ****</w:t>
      </w:r>
    </w:p>
    <w:p w14:paraId="47F57836" w14:textId="77777777" w:rsidR="004911D5" w:rsidRPr="00140E21" w:rsidRDefault="004911D5" w:rsidP="004911D5">
      <w:pPr>
        <w:pStyle w:val="Heading5"/>
      </w:pPr>
      <w:bookmarkStart w:id="2" w:name="_Toc178071369"/>
      <w:bookmarkStart w:id="3" w:name="_Toc20203931"/>
      <w:bookmarkStart w:id="4" w:name="_Toc27894616"/>
      <w:bookmarkStart w:id="5" w:name="_Toc36191683"/>
      <w:bookmarkStart w:id="6" w:name="_Toc45192769"/>
      <w:bookmarkStart w:id="7" w:name="_Toc47592401"/>
      <w:bookmarkStart w:id="8" w:name="_Toc51834482"/>
      <w:bookmarkStart w:id="9" w:name="_Toc170197283"/>
      <w:bookmarkStart w:id="10" w:name="_Toc170133195"/>
      <w:r w:rsidRPr="00140E21">
        <w:lastRenderedPageBreak/>
        <w:t>4.2.2.2.2</w:t>
      </w:r>
      <w:r w:rsidRPr="00140E21">
        <w:tab/>
        <w:t>General Registration</w:t>
      </w:r>
      <w:bookmarkEnd w:id="2"/>
    </w:p>
    <w:p w14:paraId="2F1189AF" w14:textId="77777777" w:rsidR="004911D5" w:rsidRDefault="004911D5" w:rsidP="004911D5">
      <w:pPr>
        <w:pStyle w:val="TH"/>
      </w:pPr>
      <w:r>
        <w:object w:dxaOrig="7906" w:dyaOrig="14318" w14:anchorId="2C2FF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pt" o:ole="">
            <v:imagedata r:id="rId15" o:title=""/>
          </v:shape>
          <o:OLEObject Type="Embed" ProgID="Word.Picture.8" ShapeID="_x0000_i1025" DrawAspect="Content" ObjectID="_1789579436" r:id="rId16"/>
        </w:object>
      </w:r>
    </w:p>
    <w:p w14:paraId="4EDBBECA" w14:textId="77777777" w:rsidR="004911D5" w:rsidRPr="00140E21" w:rsidRDefault="004911D5" w:rsidP="004911D5">
      <w:pPr>
        <w:pStyle w:val="TF"/>
      </w:pPr>
      <w:r w:rsidRPr="00140E21">
        <w:lastRenderedPageBreak/>
        <w:t>Figure 4.2.2.2.2-1: Registration procedure</w:t>
      </w:r>
    </w:p>
    <w:p w14:paraId="5F331868" w14:textId="77777777" w:rsidR="004911D5" w:rsidRPr="00140E21" w:rsidRDefault="004911D5" w:rsidP="004911D5">
      <w:pPr>
        <w:pStyle w:val="B1"/>
      </w:pPr>
      <w:proofErr w:type="gramStart"/>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roofErr w:type="gramEnd"/>
    </w:p>
    <w:p w14:paraId="463C437E" w14:textId="77777777" w:rsidR="004911D5" w:rsidRPr="00140E21" w:rsidRDefault="004911D5" w:rsidP="004911D5">
      <w:pPr>
        <w:pStyle w:val="B1"/>
      </w:pPr>
      <w:r w:rsidRPr="00140E21">
        <w:t>NOTE 1:</w:t>
      </w:r>
      <w:r w:rsidRPr="00140E21">
        <w:tab/>
        <w:t xml:space="preserve">The UE Policy Container and its usage </w:t>
      </w:r>
      <w:proofErr w:type="gramStart"/>
      <w:r w:rsidRPr="00140E21">
        <w:t>is defined</w:t>
      </w:r>
      <w:proofErr w:type="gramEnd"/>
      <w:r w:rsidRPr="00140E21">
        <w:t xml:space="preserve"> in TS</w:t>
      </w:r>
      <w:r>
        <w:t> </w:t>
      </w:r>
      <w:r w:rsidRPr="00140E21">
        <w:t>23.503</w:t>
      </w:r>
      <w:r>
        <w:t> </w:t>
      </w:r>
      <w:r w:rsidRPr="00140E21">
        <w:t>[20].</w:t>
      </w:r>
    </w:p>
    <w:p w14:paraId="10F62054" w14:textId="77777777" w:rsidR="004911D5" w:rsidRPr="00140E21" w:rsidRDefault="004911D5" w:rsidP="004911D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D42EB0A" w14:textId="77777777" w:rsidR="004911D5" w:rsidRDefault="004911D5" w:rsidP="004911D5">
      <w:pPr>
        <w:pStyle w:val="B1"/>
      </w:pPr>
      <w:r>
        <w:tab/>
        <w:t xml:space="preserve">The </w:t>
      </w:r>
      <w:proofErr w:type="gramStart"/>
      <w:r>
        <w:t>AN</w:t>
      </w:r>
      <w:proofErr w:type="gramEnd"/>
      <w:r>
        <w:t xml:space="preserve"> parameters shall also include an IAB-Indication if the UE is an IAB-node accessing 5GS.</w:t>
      </w:r>
    </w:p>
    <w:p w14:paraId="1B3FC523" w14:textId="77777777" w:rsidR="004911D5" w:rsidRDefault="004911D5" w:rsidP="004911D5">
      <w:pPr>
        <w:pStyle w:val="B1"/>
      </w:pPr>
      <w:r>
        <w:tab/>
        <w:t>The AN parameters shall also include a MBSR Indication if the UE is part of an MBSR node accessing 5GS attempting MBSR operation in the PLMN as specified in clause 5.35A.1 of TS 23.501 [2].</w:t>
      </w:r>
    </w:p>
    <w:p w14:paraId="787A95C5" w14:textId="77777777" w:rsidR="004911D5" w:rsidRPr="00140E21" w:rsidRDefault="004911D5" w:rsidP="004911D5">
      <w:pPr>
        <w:pStyle w:val="B1"/>
      </w:pPr>
      <w:r w:rsidRPr="00140E21">
        <w:tab/>
      </w:r>
      <w:proofErr w:type="gramStart"/>
      <w:r w:rsidRPr="00140E21">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roofErr w:type="gramEnd"/>
    </w:p>
    <w:p w14:paraId="11D0A067" w14:textId="77777777" w:rsidR="004911D5" w:rsidRPr="00140E21" w:rsidRDefault="004911D5" w:rsidP="004911D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BA65062" w14:textId="77777777" w:rsidR="004911D5" w:rsidRPr="00140E21" w:rsidRDefault="004911D5" w:rsidP="004911D5">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06668597" w14:textId="77777777" w:rsidR="004911D5" w:rsidRDefault="004911D5" w:rsidP="004911D5">
      <w:pPr>
        <w:pStyle w:val="B2"/>
      </w:pPr>
      <w:proofErr w:type="spellStart"/>
      <w:r>
        <w:t>i</w:t>
      </w:r>
      <w:proofErr w:type="spellEnd"/>
      <w:r>
        <w:t>)</w:t>
      </w:r>
      <w:r>
        <w:tab/>
      </w:r>
      <w:proofErr w:type="gramStart"/>
      <w:r>
        <w:t>a</w:t>
      </w:r>
      <w:proofErr w:type="gramEnd"/>
      <w:r>
        <w:t xml:space="preserve"> 5G-GUTI mapped from an EPS GUTI, if the UE has a valid EPS GUTI.</w:t>
      </w:r>
    </w:p>
    <w:p w14:paraId="261F97FF" w14:textId="77777777" w:rsidR="004911D5" w:rsidRPr="00140E21" w:rsidRDefault="004911D5" w:rsidP="004911D5">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2516D693" w14:textId="77777777" w:rsidR="004911D5" w:rsidRPr="00140E21" w:rsidRDefault="004911D5" w:rsidP="004911D5">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78327D12" w14:textId="77777777" w:rsidR="004911D5" w:rsidRPr="00140E21" w:rsidRDefault="004911D5" w:rsidP="004911D5">
      <w:pPr>
        <w:pStyle w:val="B2"/>
      </w:pPr>
      <w:r>
        <w:t>iv)</w:t>
      </w:r>
      <w:r w:rsidRPr="00140E21">
        <w:tab/>
      </w:r>
      <w:proofErr w:type="gramStart"/>
      <w:r w:rsidRPr="00140E21">
        <w:t>a</w:t>
      </w:r>
      <w:proofErr w:type="gramEnd"/>
      <w:r w:rsidRPr="00140E21">
        <w:t xml:space="preserve"> native 5G-GUTI assigned by any other PLMN, if available</w:t>
      </w:r>
      <w:r>
        <w:t>; or</w:t>
      </w:r>
    </w:p>
    <w:p w14:paraId="43F51A2B" w14:textId="77777777" w:rsidR="004911D5" w:rsidRPr="00140E21" w:rsidRDefault="004911D5" w:rsidP="004911D5">
      <w:pPr>
        <w:pStyle w:val="NO"/>
      </w:pPr>
      <w:r w:rsidRPr="00140E21">
        <w:t>NOTE 2:</w:t>
      </w:r>
      <w:r w:rsidRPr="00140E21">
        <w:tab/>
        <w:t>This can also be a 5G-GUTIs assigned via another access type.</w:t>
      </w:r>
    </w:p>
    <w:p w14:paraId="2CF9BC90" w14:textId="77777777" w:rsidR="004911D5" w:rsidRPr="00140E21" w:rsidRDefault="004911D5" w:rsidP="004911D5">
      <w:pPr>
        <w:pStyle w:val="B2"/>
      </w:pPr>
      <w:r>
        <w:t>v)</w:t>
      </w:r>
      <w:r w:rsidRPr="00140E21">
        <w:tab/>
        <w:t>Otherwise, the UE shall include its SUCI in the Registration Request as defined in TS</w:t>
      </w:r>
      <w:r>
        <w:t> </w:t>
      </w:r>
      <w:r w:rsidRPr="00140E21">
        <w:t>33.501</w:t>
      </w:r>
      <w:r>
        <w:t> </w:t>
      </w:r>
      <w:r w:rsidRPr="00140E21">
        <w:t>[15].</w:t>
      </w:r>
    </w:p>
    <w:p w14:paraId="03C3AB18" w14:textId="77777777" w:rsidR="004911D5" w:rsidRDefault="004911D5" w:rsidP="004911D5">
      <w:pPr>
        <w:pStyle w:val="B1"/>
      </w:pPr>
      <w:r>
        <w:tab/>
        <w:t>If the UE is registering with an SNPN, when the UE is performing an Initial Registration the UE shall indicate its UE identity in the Registration Request message as follows, listed in decreasing order of preference:</w:t>
      </w:r>
    </w:p>
    <w:p w14:paraId="048775D7" w14:textId="77777777" w:rsidR="004911D5" w:rsidRDefault="004911D5" w:rsidP="004911D5">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5BC05C78" w14:textId="77777777" w:rsidR="004911D5" w:rsidRDefault="004911D5" w:rsidP="004911D5">
      <w:pPr>
        <w:pStyle w:val="B2"/>
      </w:pPr>
      <w:r>
        <w:t>ii)</w:t>
      </w:r>
      <w:r>
        <w:tab/>
        <w:t>a native 5G-GUTI assigned by an equivalent SNPN to the SNPN to which the UE is attempting to register along with the NID of the SNPN that assigned the 5G-GUTI, if available;</w:t>
      </w:r>
    </w:p>
    <w:p w14:paraId="7DA85D9A" w14:textId="77777777" w:rsidR="004911D5" w:rsidRDefault="004911D5" w:rsidP="004911D5">
      <w:pPr>
        <w:pStyle w:val="B2"/>
      </w:pPr>
      <w:r>
        <w:lastRenderedPageBreak/>
        <w:t>iii)</w:t>
      </w:r>
      <w:r>
        <w:tab/>
        <w:t>a native 5G-GUTI assigned by any other SNPN along with the NID of the SNPN that assigned the 5G-GUTI, if available; or</w:t>
      </w:r>
    </w:p>
    <w:p w14:paraId="3F1BE05F" w14:textId="77777777" w:rsidR="004911D5" w:rsidRDefault="004911D5" w:rsidP="004911D5">
      <w:pPr>
        <w:pStyle w:val="B2"/>
      </w:pPr>
      <w:proofErr w:type="gramStart"/>
      <w:r>
        <w:t>iv)</w:t>
      </w:r>
      <w:r>
        <w:tab/>
        <w:t>Otherwise</w:t>
      </w:r>
      <w:proofErr w:type="gramEnd"/>
      <w:r>
        <w:t>, the UE shall include its SUCI in the Registration Request as defined in TS 33.501 [15].</w:t>
      </w:r>
    </w:p>
    <w:p w14:paraId="2B7B6711" w14:textId="77777777" w:rsidR="004911D5" w:rsidRPr="00140E21" w:rsidRDefault="004911D5" w:rsidP="004911D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2DC6C0" w14:textId="77777777" w:rsidR="004911D5" w:rsidRPr="00140E21" w:rsidRDefault="004911D5" w:rsidP="004911D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w:t>
      </w:r>
      <w:r>
        <w:t>of</w:t>
      </w:r>
      <w:r w:rsidRPr="00140E21">
        <w:t xml:space="preserve">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4F2E89D8" w14:textId="77777777" w:rsidR="004911D5" w:rsidRPr="00140E21" w:rsidRDefault="004911D5" w:rsidP="004911D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w:t>
      </w:r>
      <w:proofErr w:type="gramStart"/>
      <w:r w:rsidRPr="00140E21">
        <w:t>is sent</w:t>
      </w:r>
      <w:proofErr w:type="gramEnd"/>
      <w:r w:rsidRPr="00140E21">
        <w:t xml:space="preserve"> as part of the Security Mode Complete message in step 9b.</w:t>
      </w:r>
    </w:p>
    <w:p w14:paraId="476AF1FE" w14:textId="77777777" w:rsidR="004911D5" w:rsidRPr="00140E21" w:rsidRDefault="004911D5" w:rsidP="004911D5">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6CD284E6" w14:textId="77777777" w:rsidR="004911D5" w:rsidRPr="00140E21" w:rsidRDefault="004911D5" w:rsidP="004911D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w:t>
      </w:r>
      <w:proofErr w:type="gramStart"/>
      <w:r w:rsidRPr="00140E21">
        <w:t>are supported</w:t>
      </w:r>
      <w:proofErr w:type="gramEnd"/>
      <w:r w:rsidRPr="00140E21">
        <w:t xml:space="preserve"> the UE shall indicate its Preferred Network Behaviour (see clause 5.31.2 </w:t>
      </w:r>
      <w:r>
        <w:t xml:space="preserve">of </w:t>
      </w:r>
      <w:r w:rsidRPr="00140E21">
        <w:t>TS</w:t>
      </w:r>
      <w:r>
        <w:t> </w:t>
      </w:r>
      <w:r w:rsidRPr="00140E21">
        <w:t>23.501</w:t>
      </w:r>
      <w:r>
        <w:t> </w:t>
      </w:r>
      <w:r w:rsidRPr="00140E21">
        <w:t xml:space="preserve">[2]). If S1 mode </w:t>
      </w:r>
      <w:proofErr w:type="gramStart"/>
      <w:r w:rsidRPr="00140E21">
        <w:t>is supported</w:t>
      </w:r>
      <w:proofErr w:type="gramEnd"/>
      <w:r w:rsidRPr="00140E21">
        <w:t xml:space="preserve">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3414D69" w14:textId="77777777" w:rsidR="004911D5" w:rsidRPr="00140E21" w:rsidRDefault="004911D5" w:rsidP="004911D5">
      <w:pPr>
        <w:pStyle w:val="B1"/>
      </w:pPr>
      <w:r w:rsidRPr="00140E21">
        <w:tab/>
        <w:t xml:space="preserve">For an Emergency Registration, the SUCI shall be included if the UE does not have a valid 5G-GUTI available; the PEI shall be included when the UE has no SUPI and no valid 5G-GUTI. In other cases, the </w:t>
      </w:r>
      <w:proofErr w:type="gramStart"/>
      <w:r w:rsidRPr="00140E21">
        <w:t>5G</w:t>
      </w:r>
      <w:proofErr w:type="gramEnd"/>
      <w:r w:rsidRPr="00140E21">
        <w:t>-GUTI is included and it indicates the last serving AMF.</w:t>
      </w:r>
    </w:p>
    <w:p w14:paraId="5B4397AD" w14:textId="77777777" w:rsidR="004911D5" w:rsidRPr="00140E21" w:rsidRDefault="004911D5" w:rsidP="004911D5">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w:t>
      </w:r>
      <w:proofErr w:type="gramStart"/>
      <w:r w:rsidRPr="00140E21">
        <w:t xml:space="preserve">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roofErr w:type="gramEnd"/>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4B1E9C37" w14:textId="77777777" w:rsidR="004911D5" w:rsidRPr="00140E21" w:rsidRDefault="004911D5" w:rsidP="004911D5">
      <w:pPr>
        <w:pStyle w:val="B1"/>
      </w:pPr>
      <w:r w:rsidRPr="00140E21">
        <w:tab/>
        <w:t>The UE includes the Default Configured NSSAI Indication if the UE is using a Default Configured NSSAI, as defined in TS</w:t>
      </w:r>
      <w:r>
        <w:t> </w:t>
      </w:r>
      <w:r w:rsidRPr="00140E21">
        <w:t>23.501</w:t>
      </w:r>
      <w:r>
        <w:t> </w:t>
      </w:r>
      <w:r w:rsidRPr="00140E21">
        <w:t>[2].</w:t>
      </w:r>
    </w:p>
    <w:p w14:paraId="705BD80C" w14:textId="77777777" w:rsidR="004911D5" w:rsidRDefault="004911D5" w:rsidP="004911D5">
      <w:pPr>
        <w:pStyle w:val="B1"/>
      </w:pPr>
      <w:r>
        <w:tab/>
        <w:t>The UE may include UE paging probability information if it supports the assignment of WUS Assistance Information or AMF PEIPS Assistance Information from the AMF (see TS 23.501 [2]).</w:t>
      </w:r>
    </w:p>
    <w:p w14:paraId="0E7C3E0C" w14:textId="77777777" w:rsidR="004911D5" w:rsidRDefault="004911D5" w:rsidP="004911D5">
      <w:pPr>
        <w:pStyle w:val="B1"/>
      </w:pPr>
      <w:r>
        <w:tab/>
        <w:t>The UE may include Paging Subgrouping Support Indication as defined in TS 23.501 [2].</w:t>
      </w:r>
    </w:p>
    <w:p w14:paraId="4F65053C" w14:textId="77777777" w:rsidR="004911D5" w:rsidRPr="00140E21" w:rsidRDefault="004911D5" w:rsidP="004911D5">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w:t>
      </w:r>
      <w:proofErr w:type="gramStart"/>
      <w:r w:rsidRPr="00140E21">
        <w:t>Sessions which</w:t>
      </w:r>
      <w:proofErr w:type="gramEnd"/>
      <w:r w:rsidRPr="00140E21">
        <w:t xml:space="preserve"> are accepted by the network in the List Of PDU Sessions To Be Activated even if there are no pending uplink data for those PDU Sessions.</w:t>
      </w:r>
    </w:p>
    <w:p w14:paraId="7186B572" w14:textId="77777777" w:rsidR="004911D5" w:rsidRPr="00140E21" w:rsidRDefault="004911D5" w:rsidP="004911D5">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57EBD0C5" w14:textId="77777777" w:rsidR="004911D5" w:rsidRPr="00140E21" w:rsidRDefault="004911D5" w:rsidP="004911D5">
      <w:pPr>
        <w:pStyle w:val="B1"/>
      </w:pPr>
      <w:r w:rsidRPr="00140E21">
        <w:tab/>
        <w:t xml:space="preserve">The UE MM Core Network Capability </w:t>
      </w:r>
      <w:proofErr w:type="gramStart"/>
      <w:r w:rsidRPr="00140E21">
        <w:t xml:space="preserve">is provided by the UE and handled by AMF as defined in clause 5.4.4a </w:t>
      </w:r>
      <w:r>
        <w:t>of</w:t>
      </w:r>
      <w:r w:rsidRPr="00140E21">
        <w:t xml:space="preserve"> TS</w:t>
      </w:r>
      <w:r>
        <w:t> </w:t>
      </w:r>
      <w:r w:rsidRPr="00140E21">
        <w:t>23.501</w:t>
      </w:r>
      <w:r>
        <w:t> </w:t>
      </w:r>
      <w:r w:rsidRPr="00140E21">
        <w:t>[2]</w:t>
      </w:r>
      <w:proofErr w:type="gramEnd"/>
      <w:r w:rsidRPr="00140E21">
        <w:t>.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w:t>
      </w:r>
      <w:proofErr w:type="gramStart"/>
      <w:r>
        <w:t>USIMs,</w:t>
      </w:r>
      <w:proofErr w:type="gramEnd"/>
      <w:r>
        <w:t xml:space="preserve">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CB5073C" w14:textId="77777777" w:rsidR="004911D5" w:rsidRPr="00140E21" w:rsidRDefault="004911D5" w:rsidP="004911D5">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7E35155" w14:textId="77777777" w:rsidR="004911D5" w:rsidRPr="00140E21" w:rsidRDefault="004911D5" w:rsidP="004911D5">
      <w:pPr>
        <w:pStyle w:val="B1"/>
      </w:pPr>
      <w:r w:rsidRPr="00140E21">
        <w:tab/>
        <w:t>If available, the last visited TAI shall be included in order to help the AMF produce Registration Area for the UE.</w:t>
      </w:r>
    </w:p>
    <w:p w14:paraId="06B3D6C4" w14:textId="77777777" w:rsidR="004911D5" w:rsidRPr="00140E21" w:rsidRDefault="004911D5" w:rsidP="004911D5">
      <w:pPr>
        <w:pStyle w:val="NO"/>
      </w:pPr>
      <w:r w:rsidRPr="00140E21">
        <w:t>NOTE </w:t>
      </w:r>
      <w:r>
        <w:t>4:</w:t>
      </w:r>
      <w:r>
        <w:tab/>
        <w:t>With NR satellite access, the last visited TAI is determined as specified in clause 5.4.11.6 of TS 23.501 [2].</w:t>
      </w:r>
    </w:p>
    <w:p w14:paraId="3C42C91D" w14:textId="77777777" w:rsidR="004911D5" w:rsidRPr="00140E21" w:rsidRDefault="004911D5" w:rsidP="004911D5">
      <w:pPr>
        <w:pStyle w:val="B1"/>
        <w:rPr>
          <w:lang w:eastAsia="zh-CN"/>
        </w:rPr>
      </w:pPr>
      <w:r w:rsidRPr="00140E21">
        <w:tab/>
        <w:t xml:space="preserve">The Security parameters </w:t>
      </w:r>
      <w:proofErr w:type="gramStart"/>
      <w:r w:rsidRPr="00140E21">
        <w:t>are used</w:t>
      </w:r>
      <w:proofErr w:type="gramEnd"/>
      <w:r w:rsidRPr="00140E21">
        <w:t xml:space="preserve"> for Authentication and integrity protection, see TS</w:t>
      </w:r>
      <w:r>
        <w:t> </w:t>
      </w:r>
      <w:r w:rsidRPr="00140E21">
        <w:t>33.501</w:t>
      </w:r>
      <w:r>
        <w:t> </w:t>
      </w:r>
      <w:r w:rsidRPr="00140E21">
        <w:t xml:space="preserve">[15]. Requested NSSAI </w:t>
      </w:r>
      <w:proofErr w:type="gramStart"/>
      <w:r w:rsidRPr="00140E21">
        <w:t>indicates</w:t>
      </w:r>
      <w:proofErr w:type="gramEnd"/>
      <w:r w:rsidRPr="00140E21">
        <w:t xml:space="preserve"> the Network Slice Selection Assistance Information (as defined in clause 5.15 of TS</w:t>
      </w:r>
      <w:r>
        <w:t> </w:t>
      </w:r>
      <w:r w:rsidRPr="00140E21">
        <w:t>23.501</w:t>
      </w:r>
      <w:r>
        <w:t> </w:t>
      </w:r>
      <w:r w:rsidRPr="00140E21">
        <w:t xml:space="preserve">[2]). The PDU Session status indicates the previously established PDU Sessions in the UE. When the UE </w:t>
      </w:r>
      <w:proofErr w:type="gramStart"/>
      <w:r w:rsidRPr="00140E21">
        <w:t>is connected</w:t>
      </w:r>
      <w:proofErr w:type="gramEnd"/>
      <w:r w:rsidRPr="00140E21">
        <w:t xml:space="preserve"> to the two AMFs belonging to different PLMN via 3GPP access and non-3GPP access then the PDU Session status indicates the established PDU Session of the current PLMN in the UE.</w:t>
      </w:r>
    </w:p>
    <w:p w14:paraId="692A21F1" w14:textId="77777777" w:rsidR="004911D5" w:rsidRPr="00140E21" w:rsidRDefault="004911D5" w:rsidP="004911D5">
      <w:pPr>
        <w:pStyle w:val="B1"/>
      </w:pPr>
      <w:r w:rsidRPr="00140E21">
        <w:rPr>
          <w:lang w:eastAsia="zh-CN"/>
        </w:rPr>
        <w:tab/>
        <w:t xml:space="preserve">The </w:t>
      </w:r>
      <w:r w:rsidRPr="00140E21">
        <w:t xml:space="preserve">Follow-on request is included when the UE has pending uplink signalling and the UE </w:t>
      </w:r>
      <w:proofErr w:type="gramStart"/>
      <w:r w:rsidRPr="00140E21">
        <w:t>doesn't</w:t>
      </w:r>
      <w:proofErr w:type="gramEnd"/>
      <w:r w:rsidRPr="00140E21">
        <w:t xml:space="preserve">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065148A" w14:textId="77777777" w:rsidR="004911D5" w:rsidRPr="00140E21" w:rsidRDefault="004911D5" w:rsidP="004911D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0D19A86" w14:textId="77777777" w:rsidR="004911D5" w:rsidRPr="00140E21" w:rsidRDefault="004911D5" w:rsidP="004911D5">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421B67C" w14:textId="77777777" w:rsidR="004911D5" w:rsidRDefault="004911D5" w:rsidP="004911D5">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2C62888B" w14:textId="77777777" w:rsidR="004911D5" w:rsidRPr="00140E21" w:rsidRDefault="004911D5" w:rsidP="004911D5">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B1CF9A3" w14:textId="77777777" w:rsidR="004911D5" w:rsidRPr="00140E21" w:rsidRDefault="004911D5" w:rsidP="004911D5">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1A1C473" w14:textId="77777777" w:rsidR="004911D5" w:rsidRPr="00140E21" w:rsidRDefault="004911D5" w:rsidP="004911D5">
      <w:pPr>
        <w:pStyle w:val="B1"/>
        <w:rPr>
          <w:lang w:eastAsia="zh-CN"/>
        </w:rPr>
      </w:pPr>
      <w:r w:rsidRPr="00140E21">
        <w:rPr>
          <w:lang w:eastAsia="zh-CN"/>
        </w:rPr>
        <w:lastRenderedPageBreak/>
        <w:tab/>
        <w:t xml:space="preserve">If UE supports RACS and </w:t>
      </w:r>
      <w:proofErr w:type="gramStart"/>
      <w:r w:rsidRPr="00140E21">
        <w:rPr>
          <w:lang w:eastAsia="zh-CN"/>
        </w:rPr>
        <w:t>has been assigned</w:t>
      </w:r>
      <w:proofErr w:type="gramEnd"/>
      <w:r w:rsidRPr="00140E21">
        <w:rPr>
          <w:lang w:eastAsia="zh-CN"/>
        </w:rPr>
        <w:t xml:space="preserve">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35FA2846" w14:textId="77777777" w:rsidR="004911D5" w:rsidRDefault="004911D5" w:rsidP="004911D5">
      <w:pPr>
        <w:pStyle w:val="B1"/>
        <w:rPr>
          <w:lang w:eastAsia="zh-CN"/>
        </w:rPr>
      </w:pPr>
      <w:r>
        <w:rPr>
          <w:lang w:eastAsia="zh-CN"/>
        </w:rPr>
        <w:tab/>
        <w:t xml:space="preserve">The PEI </w:t>
      </w:r>
      <w:proofErr w:type="gramStart"/>
      <w:r>
        <w:rPr>
          <w:lang w:eastAsia="zh-CN"/>
        </w:rPr>
        <w:t>may be retrieved</w:t>
      </w:r>
      <w:proofErr w:type="gramEnd"/>
      <w:r>
        <w:rPr>
          <w:lang w:eastAsia="zh-CN"/>
        </w:rPr>
        <w:t xml:space="preserve"> in initial registration from the UE as described in clause 4.2.2.2.1.</w:t>
      </w:r>
    </w:p>
    <w:p w14:paraId="58E7DD9F" w14:textId="77777777" w:rsidR="004911D5" w:rsidRDefault="004911D5" w:rsidP="004911D5">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22DFA0C" w14:textId="77777777" w:rsidR="004911D5" w:rsidRDefault="004911D5" w:rsidP="004911D5">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48DE7DAB" w14:textId="77777777" w:rsidR="004911D5" w:rsidRDefault="004911D5" w:rsidP="004911D5">
      <w:pPr>
        <w:pStyle w:val="B1"/>
        <w:rPr>
          <w:lang w:eastAsia="zh-CN"/>
        </w:rPr>
      </w:pPr>
      <w:r>
        <w:rPr>
          <w:lang w:eastAsia="zh-CN"/>
        </w:rPr>
        <w:tab/>
        <w:t xml:space="preserve">When a Multi-USIM UE wants to enter CM-IDLE state </w:t>
      </w:r>
      <w:proofErr w:type="gramStart"/>
      <w:r>
        <w:rPr>
          <w:lang w:eastAsia="zh-CN"/>
        </w:rPr>
        <w:t>immediately</w:t>
      </w:r>
      <w:proofErr w:type="gramEnd"/>
      <w:r>
        <w:rPr>
          <w:lang w:eastAsia="zh-CN"/>
        </w:rPr>
        <w:t xml:space="preserve"> e.g. after having performed mobility or periodic registration, it includes the Release Request indication and optionally provides Paging Restriction Information.</w:t>
      </w:r>
    </w:p>
    <w:p w14:paraId="1A87E4C3" w14:textId="77777777" w:rsidR="004911D5" w:rsidRDefault="004911D5" w:rsidP="004911D5">
      <w:pPr>
        <w:pStyle w:val="B1"/>
        <w:rPr>
          <w:lang w:eastAsia="zh-CN"/>
        </w:rPr>
      </w:pPr>
      <w:r>
        <w:rPr>
          <w:lang w:eastAsia="zh-CN"/>
        </w:rPr>
        <w:tab/>
        <w:t>When the UE is performing a Disaster Roaming Registration, the UE may indicate the PLMN with Disaster Condition for the cases as defined in TS 24.501 [25].</w:t>
      </w:r>
    </w:p>
    <w:p w14:paraId="6A5FC5EF" w14:textId="77777777" w:rsidR="004911D5" w:rsidRPr="00140E21" w:rsidRDefault="004911D5" w:rsidP="004911D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394B65" w14:textId="77777777" w:rsidR="004911D5" w:rsidRPr="00140E21" w:rsidRDefault="004911D5" w:rsidP="004911D5">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6C0E5F45" w14:textId="5E2B8AAF" w:rsidR="004911D5" w:rsidRDefault="004911D5" w:rsidP="004911D5">
      <w:pPr>
        <w:pStyle w:val="B1"/>
        <w:rPr>
          <w:ins w:id="11" w:author="Samsung" w:date="2024-10-04T15:32:00Z"/>
          <w:lang w:eastAsia="zh-CN"/>
        </w:rPr>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477439E9" w14:textId="0018908B" w:rsidR="004911D5" w:rsidRPr="00140E21" w:rsidRDefault="004911D5" w:rsidP="004911D5">
      <w:pPr>
        <w:pStyle w:val="B1"/>
      </w:pPr>
      <w:ins w:id="12" w:author="Samsung" w:date="2024-10-04T15:32:00Z">
        <w:r>
          <w:rPr>
            <w:lang w:eastAsia="zh-CN"/>
          </w:rPr>
          <w:tab/>
          <w:t>If the UE supports the enforcement of maximum number of non-3GPP device identifiers feature, it includes the indication of support for the feature in the UE 5GMM Network Capability according to clause 4.10x of TS 23.316 [53].</w:t>
        </w:r>
      </w:ins>
    </w:p>
    <w:p w14:paraId="7E69C463" w14:textId="77777777" w:rsidR="004911D5" w:rsidRPr="00140E21" w:rsidRDefault="004911D5" w:rsidP="004911D5">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3AA00094" w14:textId="77777777" w:rsidR="004911D5" w:rsidRPr="00140E21" w:rsidRDefault="004911D5" w:rsidP="004911D5">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w:t>
      </w:r>
      <w:proofErr w:type="gramStart"/>
      <w:r w:rsidRPr="00140E21">
        <w:t>,</w:t>
      </w:r>
      <w:proofErr w:type="gramEnd"/>
      <w:r w:rsidRPr="00140E21">
        <w:t xml:space="preserve"> Location Information and Cell Identity related to the cell in which the UE is camping, UE Context Request which indicates that a UE context including security information needs to be setup at the NG-RAN.</w:t>
      </w:r>
    </w:p>
    <w:p w14:paraId="2742F5EC" w14:textId="77777777" w:rsidR="004911D5" w:rsidRPr="00140E21" w:rsidRDefault="004911D5" w:rsidP="004911D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EE13580" w14:textId="77777777" w:rsidR="004911D5" w:rsidRPr="00140E21" w:rsidRDefault="004911D5" w:rsidP="004911D5">
      <w:pPr>
        <w:pStyle w:val="B1"/>
      </w:pPr>
      <w:r w:rsidRPr="00140E21">
        <w:tab/>
        <w:t xml:space="preserve">Mapping </w:t>
      </w:r>
      <w:proofErr w:type="gramStart"/>
      <w:r w:rsidRPr="00140E21">
        <w:t>Of</w:t>
      </w:r>
      <w:proofErr w:type="gramEnd"/>
      <w:r w:rsidRPr="00140E21">
        <w:t xml:space="preserve"> Requested NSSAI is provided only if available.</w:t>
      </w:r>
    </w:p>
    <w:p w14:paraId="30CE5661" w14:textId="77777777" w:rsidR="004911D5" w:rsidRPr="00140E21" w:rsidRDefault="004911D5" w:rsidP="004911D5">
      <w:pPr>
        <w:pStyle w:val="B1"/>
        <w:rPr>
          <w:lang w:eastAsia="zh-CN"/>
        </w:rPr>
      </w:pPr>
      <w:r w:rsidRPr="00140E21">
        <w:tab/>
        <w:t xml:space="preserve">If the Registration type indicated by the UE is Periodic Registration Update, then steps 4 to 19 </w:t>
      </w:r>
      <w:proofErr w:type="gramStart"/>
      <w:r w:rsidRPr="00140E21">
        <w:t>may be omitted</w:t>
      </w:r>
      <w:proofErr w:type="gramEnd"/>
      <w:r w:rsidRPr="00140E21">
        <w:t>.</w:t>
      </w:r>
    </w:p>
    <w:p w14:paraId="76D489C6" w14:textId="77777777" w:rsidR="004911D5" w:rsidRPr="00140E21" w:rsidRDefault="004911D5" w:rsidP="004911D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2B65628" w14:textId="77777777" w:rsidR="004911D5" w:rsidRPr="00140E21" w:rsidRDefault="004911D5" w:rsidP="004911D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381425A8" w14:textId="77777777" w:rsidR="004911D5" w:rsidRPr="00140E21" w:rsidRDefault="004911D5" w:rsidP="004911D5">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7F571CC" w14:textId="77777777" w:rsidR="004911D5" w:rsidRPr="00140E21" w:rsidRDefault="004911D5" w:rsidP="004911D5">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E1BA229" w14:textId="77777777" w:rsidR="004911D5" w:rsidRPr="00140E21" w:rsidRDefault="004911D5" w:rsidP="004911D5">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528CCE6" w14:textId="77777777" w:rsidR="004911D5" w:rsidRPr="00140E21" w:rsidRDefault="004911D5" w:rsidP="004911D5">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29494A67" w14:textId="77777777" w:rsidR="004911D5" w:rsidRDefault="004911D5" w:rsidP="004911D5">
      <w:pPr>
        <w:pStyle w:val="B1"/>
        <w:rPr>
          <w:lang w:eastAsia="zh-CN"/>
        </w:rPr>
      </w:pPr>
      <w:r>
        <w:rPr>
          <w:lang w:eastAsia="zh-CN"/>
        </w:rPr>
        <w:tab/>
        <w:t xml:space="preserve">For NR satellite access, the AMF may verify the UE location and determine whether the PLMN </w:t>
      </w:r>
      <w:proofErr w:type="gramStart"/>
      <w:r>
        <w:rPr>
          <w:lang w:eastAsia="zh-CN"/>
        </w:rPr>
        <w:t>is allowed</w:t>
      </w:r>
      <w:proofErr w:type="gramEnd"/>
      <w:r>
        <w:rPr>
          <w:lang w:eastAsia="zh-CN"/>
        </w:rPr>
        <w:t xml:space="preserve"> to operate at the UE location, as described in clause 5.4.11.4 of TS 23.501 [2]. If the UE receives a Registration Reject message with cause value indicating that the PLMN </w:t>
      </w:r>
      <w:proofErr w:type="gramStart"/>
      <w:r>
        <w:rPr>
          <w:lang w:eastAsia="zh-CN"/>
        </w:rPr>
        <w:t>is not allowed</w:t>
      </w:r>
      <w:proofErr w:type="gramEnd"/>
      <w:r>
        <w:rPr>
          <w:lang w:eastAsia="zh-CN"/>
        </w:rPr>
        <w:t xml:space="preserve"> to operate at the present UE location, the UE shall attempt to select a PLMN as specified in TS 23.122 [22].</w:t>
      </w:r>
    </w:p>
    <w:p w14:paraId="7BB829C1" w14:textId="77777777" w:rsidR="004911D5" w:rsidRDefault="004911D5" w:rsidP="004911D5">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w:t>
      </w:r>
      <w:proofErr w:type="gramStart"/>
      <w:r>
        <w:rPr>
          <w:lang w:eastAsia="zh-CN"/>
        </w:rPr>
        <w:t>is not provided</w:t>
      </w:r>
      <w:proofErr w:type="gramEnd"/>
      <w:r>
        <w:rPr>
          <w:lang w:eastAsia="zh-CN"/>
        </w:rPr>
        <w:t xml:space="preserve"> to the PLMN with Disaster Condition derived from the UE's 5G-GUTI, derived from the UE's SUCI or indicated by UE, then the AMF should reject the Registration Request indicating a suitable Cause value.</w:t>
      </w:r>
    </w:p>
    <w:p w14:paraId="6326D73C" w14:textId="77777777" w:rsidR="004911D5" w:rsidRPr="00140E21" w:rsidRDefault="004911D5" w:rsidP="004911D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41BF807" w14:textId="77777777" w:rsidR="004911D5" w:rsidRDefault="004911D5" w:rsidP="004911D5">
      <w:pPr>
        <w:pStyle w:val="B1"/>
        <w:rPr>
          <w:lang w:eastAsia="zh-CN"/>
        </w:rPr>
      </w:pPr>
      <w:r>
        <w:rPr>
          <w:lang w:eastAsia="zh-CN"/>
        </w:rPr>
        <w:tab/>
        <w:t xml:space="preserve">The new AMF determines the old AMF using the UE's 5G-GUTI. If the new AMF received an NID in the Registration request, it determines that the 5G-GUTI </w:t>
      </w:r>
      <w:proofErr w:type="gramStart"/>
      <w:r>
        <w:rPr>
          <w:lang w:eastAsia="zh-CN"/>
        </w:rPr>
        <w:t>was assigned</w:t>
      </w:r>
      <w:proofErr w:type="gramEnd"/>
      <w:r>
        <w:rPr>
          <w:lang w:eastAsia="zh-CN"/>
        </w:rPr>
        <w:t xml:space="preserve"> by an SNPN and determines the old AMF using the 5G-GUTI and NID of the SNPN.</w:t>
      </w:r>
    </w:p>
    <w:p w14:paraId="20071F94" w14:textId="77777777" w:rsidR="004911D5" w:rsidRPr="00140E21" w:rsidRDefault="004911D5" w:rsidP="004911D5">
      <w:pPr>
        <w:pStyle w:val="B1"/>
        <w:rPr>
          <w:lang w:eastAsia="zh-CN"/>
        </w:rPr>
      </w:pPr>
      <w:r w:rsidRPr="00140E21">
        <w:rPr>
          <w:lang w:eastAsia="zh-CN"/>
        </w:rPr>
        <w:tab/>
      </w:r>
      <w:proofErr w:type="gramStart"/>
      <w:r w:rsidRPr="00140E21">
        <w:rPr>
          <w:lang w:eastAsia="zh-CN"/>
        </w:rPr>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w:t>
      </w:r>
      <w:proofErr w:type="gramEnd"/>
      <w:r w:rsidRPr="00140E21">
        <w:rPr>
          <w:lang w:eastAsia="zh-CN"/>
        </w:rPr>
        <w:t xml:space="preserve"> This includes also event subscription information by each NF consumer for the given UE. In this case, the new AMF uses integrity protected complete Registration request NAS message to perform and verify integrity protection.</w:t>
      </w:r>
    </w:p>
    <w:p w14:paraId="4C532DFB" w14:textId="77777777" w:rsidR="004911D5" w:rsidRPr="00140E21" w:rsidRDefault="004911D5" w:rsidP="004911D5">
      <w:pPr>
        <w:pStyle w:val="B1"/>
      </w:pPr>
      <w:r w:rsidRPr="00140E21">
        <w:rPr>
          <w:lang w:eastAsia="zh-CN"/>
        </w:rPr>
        <w:tab/>
      </w:r>
      <w:proofErr w:type="gramStart"/>
      <w:r w:rsidRPr="00140E21">
        <w:rPr>
          <w:lang w:eastAsia="zh-CN"/>
        </w:rPr>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w:t>
      </w:r>
      <w:proofErr w:type="gramEnd"/>
      <w:r w:rsidRPr="00140E21">
        <w:t xml:space="preserve"> See clause 5.2.2.2.2 for details of this service operation. In this case, the old AMF uses either 5G-GUTI and the integrity protected complete Registration request NAS message, or the SUPI and an indication that the UE </w:t>
      </w:r>
      <w:proofErr w:type="gramStart"/>
      <w:r w:rsidRPr="00140E21">
        <w:t>is validated</w:t>
      </w:r>
      <w:proofErr w:type="gramEnd"/>
      <w:r w:rsidRPr="00140E21">
        <w:t xml:space="preserve">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E17DF62" w14:textId="77777777" w:rsidR="004911D5" w:rsidRPr="00140E21" w:rsidRDefault="004911D5" w:rsidP="004911D5">
      <w:pPr>
        <w:pStyle w:val="B1"/>
      </w:pPr>
      <w:r w:rsidRPr="00140E21">
        <w:tab/>
      </w:r>
      <w:proofErr w:type="gramStart"/>
      <w:r w:rsidRPr="00140E21">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roofErr w:type="gramEnd"/>
    </w:p>
    <w:p w14:paraId="64E18D56" w14:textId="77777777" w:rsidR="004911D5" w:rsidRDefault="004911D5" w:rsidP="004911D5">
      <w:pPr>
        <w:pStyle w:val="B1"/>
      </w:pPr>
      <w:r>
        <w:tab/>
        <w:t>For inter PLMN mobility, UE Context information includes HPLMN S-NSSAIs corresponding to the Allowed NSSAI for each Access Type and Partially Allowed NSSAI, without Allowed NSSAI and Partially Allowed NSSAI of old PLMN.</w:t>
      </w:r>
    </w:p>
    <w:p w14:paraId="3BF81B2C" w14:textId="77777777" w:rsidR="004911D5" w:rsidRPr="00140E21" w:rsidRDefault="004911D5" w:rsidP="004911D5">
      <w:pPr>
        <w:pStyle w:val="NO"/>
      </w:pPr>
      <w:r w:rsidRPr="00140E21">
        <w:t>NOTE </w:t>
      </w:r>
      <w:r>
        <w:t>5</w:t>
      </w:r>
      <w:r w:rsidRPr="00140E21">
        <w:t>:</w:t>
      </w:r>
      <w:r w:rsidRPr="00140E21">
        <w:tab/>
        <w:t xml:space="preserve">The new </w:t>
      </w:r>
      <w:r>
        <w:t>AMF Set</w:t>
      </w:r>
      <w:r w:rsidRPr="00140E21">
        <w:t xml:space="preserve">s the indication that the UE </w:t>
      </w:r>
      <w:proofErr w:type="gramStart"/>
      <w:r w:rsidRPr="00140E21">
        <w:t>is validated</w:t>
      </w:r>
      <w:proofErr w:type="gramEnd"/>
      <w:r w:rsidRPr="00140E21">
        <w:t xml:space="preserve"> according to step 9a, i</w:t>
      </w:r>
      <w:r>
        <w:t xml:space="preserve">f </w:t>
      </w:r>
      <w:r w:rsidRPr="00140E21">
        <w:t>the new AMF has performed successful UE authentication after previous integrity check failure in the old AMF.</w:t>
      </w:r>
    </w:p>
    <w:p w14:paraId="38373549" w14:textId="77777777" w:rsidR="004911D5" w:rsidRPr="00140E21" w:rsidRDefault="004911D5" w:rsidP="004911D5">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 xml:space="preserve">s do not need to subscribe for the events once again with the new AMF after the UE </w:t>
      </w:r>
      <w:proofErr w:type="gramStart"/>
      <w:r w:rsidRPr="00140E21">
        <w:rPr>
          <w:rFonts w:eastAsia="SimSun"/>
        </w:rPr>
        <w:t>is successfully registered</w:t>
      </w:r>
      <w:proofErr w:type="gramEnd"/>
      <w:r w:rsidRPr="00140E21">
        <w:rPr>
          <w:rFonts w:eastAsia="SimSun"/>
        </w:rPr>
        <w:t xml:space="preserve"> with the new AMF.</w:t>
      </w:r>
    </w:p>
    <w:p w14:paraId="3904043E" w14:textId="77777777" w:rsidR="004911D5" w:rsidRPr="00140E21" w:rsidRDefault="004911D5" w:rsidP="004911D5">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A238661" w14:textId="77777777" w:rsidR="004911D5" w:rsidRPr="00140E21" w:rsidRDefault="004911D5" w:rsidP="004911D5">
      <w:pPr>
        <w:pStyle w:val="B1"/>
      </w:pPr>
      <w:r w:rsidRPr="00140E21">
        <w:tab/>
        <w:t xml:space="preserve">For an Emergency Registration, if the UE identifies itself with a 5G-GUTI that </w:t>
      </w:r>
      <w:proofErr w:type="gramStart"/>
      <w:r w:rsidRPr="00140E21">
        <w:t>is not known</w:t>
      </w:r>
      <w:proofErr w:type="gramEnd"/>
      <w:r w:rsidRPr="00140E21">
        <w:t xml:space="preserve"> to the AMF, steps 4 and 5 are skipped and the AMF immediately requests the SUPI from the UE. If the UE identifies itself with PEI, the SUPI request </w:t>
      </w:r>
      <w:proofErr w:type="gramStart"/>
      <w:r w:rsidRPr="00140E21">
        <w:t>shall be skipped</w:t>
      </w:r>
      <w:proofErr w:type="gramEnd"/>
      <w:r w:rsidRPr="00140E21">
        <w:t>. Allowing Emergency Registration without a user identity is dependent on local regulations.</w:t>
      </w:r>
    </w:p>
    <w:p w14:paraId="6FE7187E" w14:textId="77777777" w:rsidR="004911D5" w:rsidRPr="00140E21" w:rsidRDefault="004911D5" w:rsidP="004911D5">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0FA39123" w14:textId="77777777" w:rsidR="004911D5" w:rsidRPr="00140E21" w:rsidRDefault="004911D5" w:rsidP="004911D5">
      <w:pPr>
        <w:pStyle w:val="B1"/>
      </w:pPr>
      <w:r w:rsidRPr="00140E21">
        <w:tab/>
      </w:r>
      <w:proofErr w:type="gramStart"/>
      <w:r w:rsidRPr="00140E21">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w:t>
      </w:r>
      <w:proofErr w:type="gramEnd"/>
      <w:r w:rsidRPr="00140E21">
        <w:t xml:space="preserve"> If the Old AMF </w:t>
      </w:r>
      <w:proofErr w:type="gramStart"/>
      <w:r w:rsidRPr="00140E21">
        <w:t>was queried</w:t>
      </w:r>
      <w:proofErr w:type="gramEnd"/>
      <w:r w:rsidRPr="00140E21">
        <w:t xml:space="preserve">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103ACD5" w14:textId="77777777" w:rsidR="004911D5" w:rsidRPr="00140E21" w:rsidRDefault="004911D5" w:rsidP="004911D5">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50A14EF" w14:textId="77777777" w:rsidR="004911D5" w:rsidRPr="00140E21" w:rsidRDefault="004911D5" w:rsidP="004911D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ED1FF72" w14:textId="77777777" w:rsidR="004911D5" w:rsidRPr="00140E21" w:rsidRDefault="004911D5" w:rsidP="004911D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w:t>
      </w:r>
      <w:proofErr w:type="gramStart"/>
      <w:r>
        <w:rPr>
          <w:lang w:eastAsia="zh-CN"/>
        </w:rPr>
        <w:t>is configured</w:t>
      </w:r>
      <w:proofErr w:type="gramEnd"/>
      <w:r>
        <w:rPr>
          <w:lang w:eastAsia="zh-CN"/>
        </w:rPr>
        <w:t xml:space="preserve"> to allow emergency services for unauthenticated UE, the new AMF behaves as follows:</w:t>
      </w:r>
    </w:p>
    <w:p w14:paraId="5941A476" w14:textId="77777777" w:rsidR="004911D5" w:rsidRDefault="004911D5" w:rsidP="004911D5">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F1A02" w14:textId="77777777" w:rsidR="004911D5" w:rsidRDefault="004911D5" w:rsidP="004911D5">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3A5A214" w14:textId="77777777" w:rsidR="004911D5" w:rsidRDefault="004911D5" w:rsidP="004911D5">
      <w:pPr>
        <w:pStyle w:val="NO"/>
      </w:pPr>
      <w:r>
        <w:t>NOTE 7:</w:t>
      </w:r>
      <w:r>
        <w:tab/>
        <w:t xml:space="preserve">The new AMF can determine if a PDU Session </w:t>
      </w:r>
      <w:proofErr w:type="gramStart"/>
      <w:r>
        <w:t>is used</w:t>
      </w:r>
      <w:proofErr w:type="gramEnd"/>
      <w:r>
        <w:t xml:space="preserve"> for emergency service by checking whether the DNN matches the emergency DNN.</w:t>
      </w:r>
    </w:p>
    <w:p w14:paraId="6447D3EC" w14:textId="77777777" w:rsidR="004911D5" w:rsidRPr="00140E21" w:rsidRDefault="004911D5" w:rsidP="004911D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299EBD6" w14:textId="77777777" w:rsidR="004911D5" w:rsidRDefault="004911D5" w:rsidP="004911D5">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w:t>
      </w:r>
      <w:proofErr w:type="gramStart"/>
      <w:r>
        <w:t>is specified</w:t>
      </w:r>
      <w:proofErr w:type="gramEnd"/>
      <w:r>
        <w:t xml:space="preserve"> in TS 23.288 [50].</w:t>
      </w:r>
    </w:p>
    <w:p w14:paraId="55F9482F" w14:textId="77777777" w:rsidR="004911D5" w:rsidRDefault="004911D5" w:rsidP="004911D5">
      <w:pPr>
        <w:pStyle w:val="B1"/>
      </w:pPr>
      <w:r>
        <w:tab/>
        <w:t>During inter PLMN mobility, the handling of the UE Radio Capability ID in the new AMF is as defined in TS 23.501 [2].</w:t>
      </w:r>
    </w:p>
    <w:p w14:paraId="57530BF0" w14:textId="77777777" w:rsidR="004911D5" w:rsidRPr="00140E21" w:rsidRDefault="004911D5" w:rsidP="004911D5">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7FDE05D" w14:textId="77777777" w:rsidR="004911D5" w:rsidRPr="00140E21" w:rsidRDefault="004911D5" w:rsidP="004911D5">
      <w:pPr>
        <w:pStyle w:val="B1"/>
        <w:rPr>
          <w:lang w:eastAsia="zh-CN"/>
        </w:rPr>
      </w:pPr>
      <w:r w:rsidRPr="00140E21">
        <w:rPr>
          <w:lang w:eastAsia="zh-CN"/>
        </w:rPr>
        <w:t>6.</w:t>
      </w:r>
      <w:r w:rsidRPr="00140E21">
        <w:rPr>
          <w:lang w:eastAsia="zh-CN"/>
        </w:rPr>
        <w:tab/>
        <w:t>[Conditional] new AMF to UE: Identity Request ().</w:t>
      </w:r>
    </w:p>
    <w:p w14:paraId="51951205" w14:textId="77777777" w:rsidR="004911D5" w:rsidRPr="00140E21" w:rsidRDefault="004911D5" w:rsidP="004911D5">
      <w:pPr>
        <w:pStyle w:val="B1"/>
      </w:pPr>
      <w:r w:rsidRPr="00140E21">
        <w:tab/>
        <w:t xml:space="preserve">If the SUCI </w:t>
      </w:r>
      <w:proofErr w:type="gramStart"/>
      <w:r w:rsidRPr="00140E21">
        <w:t>is not provided</w:t>
      </w:r>
      <w:proofErr w:type="gramEnd"/>
      <w:r w:rsidRPr="00140E21">
        <w:t xml:space="preserve">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EE13988" w14:textId="77777777" w:rsidR="004911D5" w:rsidRPr="00140E21" w:rsidRDefault="004911D5" w:rsidP="004911D5">
      <w:pPr>
        <w:pStyle w:val="B1"/>
        <w:rPr>
          <w:lang w:eastAsia="zh-CN"/>
        </w:rPr>
      </w:pPr>
      <w:r w:rsidRPr="00140E21">
        <w:rPr>
          <w:lang w:eastAsia="zh-CN"/>
        </w:rPr>
        <w:t>7.</w:t>
      </w:r>
      <w:r w:rsidRPr="00140E21">
        <w:rPr>
          <w:lang w:eastAsia="zh-CN"/>
        </w:rPr>
        <w:tab/>
        <w:t>[Conditional] UE to new AMF: Identity Response ().</w:t>
      </w:r>
    </w:p>
    <w:p w14:paraId="01690FF2" w14:textId="77777777" w:rsidR="004911D5" w:rsidRPr="00140E21" w:rsidRDefault="004911D5" w:rsidP="004911D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6955BDB" w14:textId="77777777" w:rsidR="004911D5" w:rsidRPr="00140E21" w:rsidRDefault="004911D5" w:rsidP="004911D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AF1A918" w14:textId="77777777" w:rsidR="004911D5" w:rsidRPr="00140E21" w:rsidRDefault="004911D5" w:rsidP="004911D5">
      <w:pPr>
        <w:pStyle w:val="B1"/>
        <w:rPr>
          <w:lang w:eastAsia="zh-CN"/>
        </w:rPr>
      </w:pPr>
      <w:r w:rsidRPr="00140E21">
        <w:rPr>
          <w:lang w:eastAsia="zh-CN"/>
        </w:rPr>
        <w:tab/>
      </w:r>
      <w:r w:rsidRPr="00140E21">
        <w:t xml:space="preserve">If the AMF </w:t>
      </w:r>
      <w:proofErr w:type="gramStart"/>
      <w:r w:rsidRPr="00140E21">
        <w:t>is configured</w:t>
      </w:r>
      <w:proofErr w:type="gramEnd"/>
      <w:r w:rsidRPr="00140E21">
        <w:t xml:space="preserve"> to support Emergency Registration for unauthenticated SUPIs and the UE indicated Registration type Emergency Registration, the AMF skips the authentication or the AMF accepts that the authentication may fail and continues the Registration procedure.</w:t>
      </w:r>
    </w:p>
    <w:p w14:paraId="43F0B611" w14:textId="77777777" w:rsidR="004911D5" w:rsidRPr="00140E21" w:rsidRDefault="004911D5" w:rsidP="004911D5">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w:t>
      </w:r>
      <w:proofErr w:type="gramStart"/>
      <w:r w:rsidRPr="00140E21">
        <w:t>is performed</w:t>
      </w:r>
      <w:proofErr w:type="gramEnd"/>
      <w:r w:rsidRPr="00140E21">
        <w:t xml:space="preserve">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485746F" w14:textId="77777777" w:rsidR="004911D5" w:rsidRPr="00FD7F6E" w:rsidRDefault="004911D5" w:rsidP="004911D5">
      <w:pPr>
        <w:pStyle w:val="B1"/>
      </w:pPr>
      <w:r>
        <w:tab/>
        <w:t xml:space="preserve">The AUSF may provide the indication of Disaster Roaming service to UDM if the indication </w:t>
      </w:r>
      <w:proofErr w:type="gramStart"/>
      <w:r>
        <w:t>is received</w:t>
      </w:r>
      <w:proofErr w:type="gramEnd"/>
      <w:r>
        <w:t xml:space="preserve"> from AMF. For a Disaster Roaming Registration, the AUSF executes authentication of the UE based on the local policy and/or local configuration as specified in clause 5.40.4 of TS 23.501 [2] and in TS 33.501 [15].</w:t>
      </w:r>
    </w:p>
    <w:p w14:paraId="0ED07A07" w14:textId="77777777" w:rsidR="004911D5" w:rsidRPr="00140E21" w:rsidRDefault="004911D5" w:rsidP="004911D5">
      <w:pPr>
        <w:pStyle w:val="B1"/>
      </w:pPr>
      <w:r w:rsidRPr="00140E21">
        <w:tab/>
        <w:t xml:space="preserve">Once the UE has been </w:t>
      </w:r>
      <w:proofErr w:type="gramStart"/>
      <w:r w:rsidRPr="00140E21">
        <w:t>authenticated</w:t>
      </w:r>
      <w:proofErr w:type="gramEnd"/>
      <w:r w:rsidRPr="00140E21">
        <w:t xml:space="preserve"> the AUSF provides relevant security related information to the AMF. I</w:t>
      </w:r>
      <w:r>
        <w:t xml:space="preserve">f </w:t>
      </w:r>
      <w:r w:rsidRPr="00140E21">
        <w:t>the AMF provided a SUCI to AUSF, the AUSF shall return the SUPI to AMF only after the authentication is successful.</w:t>
      </w:r>
    </w:p>
    <w:p w14:paraId="6EE61EC1" w14:textId="77777777" w:rsidR="004911D5" w:rsidRPr="00140E21" w:rsidRDefault="004911D5" w:rsidP="004911D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D36C582" w14:textId="77777777" w:rsidR="004911D5" w:rsidRPr="00140E21" w:rsidRDefault="004911D5" w:rsidP="004911D5">
      <w:pPr>
        <w:pStyle w:val="B1"/>
      </w:pPr>
      <w:r w:rsidRPr="00140E21">
        <w:rPr>
          <w:lang w:eastAsia="zh-CN"/>
        </w:rPr>
        <w:t>9b</w:t>
      </w:r>
      <w:r w:rsidRPr="00140E21">
        <w:rPr>
          <w:lang w:eastAsia="zh-CN"/>
        </w:rPr>
        <w:tab/>
        <w:t xml:space="preserve">If NAS security context does not exist, the </w:t>
      </w:r>
      <w:r w:rsidRPr="00140E21">
        <w:t xml:space="preserve">NAS security initiation </w:t>
      </w:r>
      <w:proofErr w:type="gramStart"/>
      <w:r w:rsidRPr="00140E21">
        <w:t>is performed</w:t>
      </w:r>
      <w:proofErr w:type="gramEnd"/>
      <w:r w:rsidRPr="00140E21">
        <w:t xml:space="preserve">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943B537" w14:textId="77777777" w:rsidR="004911D5" w:rsidRPr="00140E21" w:rsidRDefault="004911D5" w:rsidP="004911D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w:t>
      </w:r>
      <w:proofErr w:type="gramStart"/>
      <w:r w:rsidRPr="00140E21">
        <w:rPr>
          <w:lang w:eastAsia="ko-KR"/>
        </w:rPr>
        <w:t>be rerouted</w:t>
      </w:r>
      <w:proofErr w:type="gramEnd"/>
      <w:r w:rsidRPr="00140E21">
        <w:rPr>
          <w:lang w:eastAsia="zh-CN"/>
        </w:rPr>
        <w:t xml:space="preserve"> as described in clause 4.2.2.2.3, where the initial AMF refers to the AMF</w:t>
      </w:r>
      <w:r w:rsidRPr="00140E21">
        <w:rPr>
          <w:lang w:eastAsia="ko-KR"/>
        </w:rPr>
        <w:t>.</w:t>
      </w:r>
    </w:p>
    <w:p w14:paraId="058BC02C" w14:textId="77777777" w:rsidR="004911D5" w:rsidRPr="00140E21" w:rsidRDefault="004911D5" w:rsidP="004911D5">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 xml:space="preserve">[10] if the 5G-AN had requested for UE Context. </w:t>
      </w:r>
      <w:proofErr w:type="gramStart"/>
      <w:r w:rsidRPr="00140E21">
        <w:t>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proofErr w:type="gramEnd"/>
      <w:r>
        <w:t xml:space="preserve"> Otherwise, the AMF </w:t>
      </w:r>
      <w:proofErr w:type="gramStart"/>
      <w:r>
        <w:t>indicates</w:t>
      </w:r>
      <w:proofErr w:type="gramEnd"/>
      <w:r>
        <w:t xml:space="preserve">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r>
        <w:t xml:space="preserve"> If QMC Configuration information is available at the AMF, the AMF provides the 5G-</w:t>
      </w:r>
      <w:proofErr w:type="gramStart"/>
      <w:r>
        <w:t>AN</w:t>
      </w:r>
      <w:proofErr w:type="gramEnd"/>
      <w:r>
        <w:t xml:space="preserve"> with QMC Configuration information in the NGAP procedure.</w:t>
      </w:r>
    </w:p>
    <w:p w14:paraId="5D580C82" w14:textId="77777777" w:rsidR="004911D5" w:rsidRPr="00140E21" w:rsidRDefault="004911D5" w:rsidP="004911D5">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5E4BDBB" w14:textId="77777777" w:rsidR="004911D5" w:rsidRPr="00140E21" w:rsidRDefault="004911D5" w:rsidP="004911D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34F74FF" w14:textId="77777777" w:rsidR="004911D5" w:rsidRPr="00140E21" w:rsidRDefault="004911D5" w:rsidP="004911D5">
      <w:pPr>
        <w:pStyle w:val="B1"/>
        <w:rPr>
          <w:lang w:eastAsia="zh-CN"/>
        </w:rPr>
      </w:pPr>
      <w:r w:rsidRPr="00140E21">
        <w:rPr>
          <w:lang w:eastAsia="zh-CN"/>
        </w:rPr>
        <w:tab/>
        <w:t xml:space="preserve">If the AMF has </w:t>
      </w:r>
      <w:proofErr w:type="gramStart"/>
      <w:r w:rsidRPr="00140E21">
        <w:rPr>
          <w:lang w:eastAsia="zh-CN"/>
        </w:rPr>
        <w:t>changed</w:t>
      </w:r>
      <w:proofErr w:type="gramEnd"/>
      <w:r w:rsidRPr="00140E21">
        <w:rPr>
          <w:lang w:eastAsia="zh-CN"/>
        </w:rPr>
        <w:t xml:space="preserve">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A4807BF" w14:textId="77777777" w:rsidR="004911D5" w:rsidRPr="00140E21" w:rsidRDefault="004911D5" w:rsidP="004911D5">
      <w:pPr>
        <w:pStyle w:val="B1"/>
        <w:rPr>
          <w:lang w:eastAsia="zh-CN"/>
        </w:rPr>
      </w:pPr>
      <w:r w:rsidRPr="00140E21">
        <w:rPr>
          <w:lang w:eastAsia="zh-CN"/>
        </w:rPr>
        <w:tab/>
        <w:t xml:space="preserve">If the authentication/security procedure fails, then the Registration </w:t>
      </w:r>
      <w:proofErr w:type="gramStart"/>
      <w:r w:rsidRPr="00140E21">
        <w:rPr>
          <w:lang w:eastAsia="zh-CN"/>
        </w:rPr>
        <w:t>shall be 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with a reject indication towards the old AMF. The old AMF continues as if the </w:t>
      </w:r>
      <w:proofErr w:type="gramStart"/>
      <w:r w:rsidRPr="00140E21">
        <w:rPr>
          <w:lang w:eastAsia="zh-CN"/>
        </w:rPr>
        <w:t>UE context transfer service operation</w:t>
      </w:r>
      <w:proofErr w:type="gramEnd"/>
      <w:r w:rsidRPr="00140E21">
        <w:rPr>
          <w:lang w:eastAsia="zh-CN"/>
        </w:rPr>
        <w:t xml:space="preserve"> was never received.</w:t>
      </w:r>
    </w:p>
    <w:p w14:paraId="585DEB33" w14:textId="77777777" w:rsidR="004911D5" w:rsidRDefault="004911D5" w:rsidP="004911D5">
      <w:pPr>
        <w:pStyle w:val="B1"/>
        <w:rPr>
          <w:lang w:eastAsia="zh-CN"/>
        </w:rPr>
      </w:pPr>
      <w:r>
        <w:rPr>
          <w:lang w:eastAsia="zh-CN"/>
        </w:rPr>
        <w:tab/>
        <w:t xml:space="preserve">The new AMF determines the PDU Session(s) that </w:t>
      </w:r>
      <w:proofErr w:type="gramStart"/>
      <w:r>
        <w:rPr>
          <w:lang w:eastAsia="zh-CN"/>
        </w:rPr>
        <w:t>cannot be supported</w:t>
      </w:r>
      <w:proofErr w:type="gramEnd"/>
      <w:r>
        <w:rPr>
          <w:lang w:eastAsia="zh-CN"/>
        </w:rPr>
        <w:t xml:space="preserve"> in the new Registration Area in the cases below:</w:t>
      </w:r>
    </w:p>
    <w:p w14:paraId="2614F8F1" w14:textId="77777777" w:rsidR="004911D5" w:rsidRDefault="004911D5" w:rsidP="004911D5">
      <w:pPr>
        <w:pStyle w:val="B2"/>
        <w:rPr>
          <w:lang w:eastAsia="zh-CN"/>
        </w:rPr>
      </w:pPr>
      <w:r>
        <w:rPr>
          <w:lang w:eastAsia="zh-CN"/>
        </w:rPr>
        <w:t>-</w:t>
      </w:r>
      <w:r>
        <w:rPr>
          <w:lang w:eastAsia="zh-CN"/>
        </w:rPr>
        <w:tab/>
        <w:t xml:space="preserve">If one or more of the S-NSSAIs used in the old Registration Area </w:t>
      </w:r>
      <w:proofErr w:type="gramStart"/>
      <w:r>
        <w:rPr>
          <w:lang w:eastAsia="zh-CN"/>
        </w:rPr>
        <w:t>cannot be served</w:t>
      </w:r>
      <w:proofErr w:type="gramEnd"/>
      <w:r>
        <w:rPr>
          <w:lang w:eastAsia="zh-CN"/>
        </w:rPr>
        <w:t xml:space="preserve"> in the target Registration Area.</w:t>
      </w:r>
    </w:p>
    <w:p w14:paraId="0D9F013B" w14:textId="77777777" w:rsidR="004911D5" w:rsidRDefault="004911D5" w:rsidP="004911D5">
      <w:pPr>
        <w:pStyle w:val="B2"/>
        <w:rPr>
          <w:lang w:eastAsia="zh-CN"/>
        </w:rPr>
      </w:pPr>
      <w:r>
        <w:rPr>
          <w:lang w:eastAsia="zh-CN"/>
        </w:rPr>
        <w:t>-</w:t>
      </w:r>
      <w:r>
        <w:rPr>
          <w:lang w:eastAsia="zh-CN"/>
        </w:rPr>
        <w:tab/>
        <w:t xml:space="preserve">When continuity of the PDU Session(s) </w:t>
      </w:r>
      <w:proofErr w:type="gramStart"/>
      <w:r>
        <w:rPr>
          <w:lang w:eastAsia="zh-CN"/>
        </w:rPr>
        <w:t>cannot be supported</w:t>
      </w:r>
      <w:proofErr w:type="gramEnd"/>
      <w:r>
        <w:rPr>
          <w:lang w:eastAsia="zh-CN"/>
        </w:rPr>
        <w:t xml:space="preserve"> between networks (e.g. SNPN-SNPN mobility, inter-PLMN mobility where no HR agreement exists).</w:t>
      </w:r>
    </w:p>
    <w:p w14:paraId="27FEF972" w14:textId="77777777" w:rsidR="004911D5" w:rsidRPr="00140E21" w:rsidRDefault="004911D5" w:rsidP="004911D5">
      <w:pPr>
        <w:pStyle w:val="B1"/>
        <w:rPr>
          <w:lang w:eastAsia="zh-CN"/>
        </w:rPr>
      </w:pPr>
      <w:r w:rsidRPr="00140E21">
        <w:rPr>
          <w:lang w:eastAsia="zh-CN"/>
        </w:rPr>
        <w:tab/>
      </w:r>
      <w:r>
        <w:rPr>
          <w:lang w:eastAsia="zh-CN"/>
        </w:rPr>
        <w:t xml:space="preserve">If any of the cases </w:t>
      </w:r>
      <w:proofErr w:type="gramStart"/>
      <w:r>
        <w:rPr>
          <w:lang w:eastAsia="zh-CN"/>
        </w:rPr>
        <w:t>is met</w:t>
      </w:r>
      <w:proofErr w:type="gramEnd"/>
      <w:r>
        <w:rPr>
          <w:lang w:eastAsia="zh-CN"/>
        </w:rPr>
        <w:t xml:space="preserve">,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w:t>
      </w:r>
      <w:proofErr w:type="gramStart"/>
      <w:r w:rsidRPr="00140E21">
        <w:rPr>
          <w:lang w:eastAsia="zh-CN"/>
        </w:rPr>
        <w:t>to locally release</w:t>
      </w:r>
      <w:proofErr w:type="gramEnd"/>
      <w:r w:rsidRPr="00140E21">
        <w:rPr>
          <w:lang w:eastAsia="zh-CN"/>
        </w:rPr>
        <w:t xml:space="preserv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7BB4490D" w14:textId="77777777" w:rsidR="004911D5" w:rsidRPr="00140E21" w:rsidRDefault="004911D5" w:rsidP="004911D5">
      <w:pPr>
        <w:pStyle w:val="B1"/>
        <w:rPr>
          <w:lang w:eastAsia="zh-CN"/>
        </w:rPr>
      </w:pPr>
      <w:r w:rsidRPr="00140E21">
        <w:rPr>
          <w:lang w:eastAsia="zh-CN"/>
        </w:rPr>
        <w:tab/>
      </w:r>
      <w:proofErr w:type="gramStart"/>
      <w:r w:rsidRPr="00140E21">
        <w:rPr>
          <w:lang w:eastAsia="zh-CN"/>
        </w:rPr>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roofErr w:type="gramEnd"/>
    </w:p>
    <w:p w14:paraId="4E63723B" w14:textId="77777777" w:rsidR="004911D5" w:rsidRDefault="004911D5" w:rsidP="004911D5">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w:t>
      </w:r>
      <w:proofErr w:type="gramStart"/>
      <w:r>
        <w:rPr>
          <w:lang w:eastAsia="zh-CN"/>
        </w:rPr>
        <w:t>are not needed</w:t>
      </w:r>
      <w:proofErr w:type="gramEnd"/>
      <w:r>
        <w:rPr>
          <w:lang w:eastAsia="zh-CN"/>
        </w:rPr>
        <w:t xml:space="preserve"> any longer and the old AMF may now unsubscribe those NWDAF analytics subscriptions for the UE according to TS 23.288 [50].</w:t>
      </w:r>
    </w:p>
    <w:p w14:paraId="58221AAC" w14:textId="77777777" w:rsidR="004911D5" w:rsidRPr="00140E21" w:rsidRDefault="004911D5" w:rsidP="004911D5">
      <w:pPr>
        <w:pStyle w:val="B1"/>
        <w:rPr>
          <w:lang w:eastAsia="zh-CN"/>
        </w:rPr>
      </w:pPr>
      <w:r w:rsidRPr="00140E21">
        <w:rPr>
          <w:lang w:eastAsia="zh-CN"/>
        </w:rPr>
        <w:t>11.</w:t>
      </w:r>
      <w:r w:rsidRPr="00140E21">
        <w:rPr>
          <w:lang w:eastAsia="zh-CN"/>
        </w:rPr>
        <w:tab/>
        <w:t>[Conditional] new AMF to UE: Identity Request/Response (PEI).</w:t>
      </w:r>
    </w:p>
    <w:p w14:paraId="2F661F23" w14:textId="77777777" w:rsidR="004911D5" w:rsidRPr="00140E21" w:rsidRDefault="004911D5" w:rsidP="004911D5">
      <w:pPr>
        <w:pStyle w:val="B1"/>
      </w:pPr>
      <w:r w:rsidRPr="00140E21">
        <w:tab/>
        <w:t xml:space="preserve">If the PEI </w:t>
      </w:r>
      <w:proofErr w:type="gramStart"/>
      <w:r w:rsidRPr="00140E21">
        <w:t>was not provided</w:t>
      </w:r>
      <w:proofErr w:type="gramEnd"/>
      <w:r w:rsidRPr="00140E21">
        <w:t xml:space="preserve"> by the UE nor retrieved from the old AMF the Identity Request procedure is initiated by AMF sending an Identity Request message to the UE to retrieve the PEI. The PEI </w:t>
      </w:r>
      <w:proofErr w:type="gramStart"/>
      <w:r w:rsidRPr="00140E21">
        <w:t>shall be transferred</w:t>
      </w:r>
      <w:proofErr w:type="gramEnd"/>
      <w:r w:rsidRPr="00140E21">
        <w:t xml:space="preserve"> encrypted unless the UE performs Emergency Registration and cannot be authenticated.</w:t>
      </w:r>
    </w:p>
    <w:p w14:paraId="7BC555B5" w14:textId="77777777" w:rsidR="004911D5" w:rsidRPr="00140E21" w:rsidRDefault="004911D5" w:rsidP="004911D5">
      <w:pPr>
        <w:pStyle w:val="B1"/>
        <w:rPr>
          <w:lang w:eastAsia="zh-CN"/>
        </w:rPr>
      </w:pPr>
      <w:r w:rsidRPr="00140E21">
        <w:tab/>
        <w:t xml:space="preserve">For an Emergency Registration, the UE may have included the PEI in the Registration Request. If so, the PEI retrieval </w:t>
      </w:r>
      <w:proofErr w:type="gramStart"/>
      <w:r w:rsidRPr="00140E21">
        <w:t>is skipped</w:t>
      </w:r>
      <w:proofErr w:type="gramEnd"/>
      <w:r w:rsidRPr="00140E21">
        <w:t>.</w:t>
      </w:r>
    </w:p>
    <w:p w14:paraId="5C75F258" w14:textId="77777777" w:rsidR="004911D5" w:rsidRPr="00140E21" w:rsidRDefault="004911D5" w:rsidP="004911D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3DF01E5" w14:textId="77777777" w:rsidR="004911D5" w:rsidRPr="00140E21" w:rsidRDefault="004911D5" w:rsidP="004911D5">
      <w:pPr>
        <w:pStyle w:val="B1"/>
        <w:rPr>
          <w:lang w:eastAsia="zh-CN"/>
        </w:rPr>
      </w:pPr>
      <w:proofErr w:type="gramStart"/>
      <w:r w:rsidRPr="00140E21">
        <w:rPr>
          <w:lang w:eastAsia="zh-CN"/>
        </w:rPr>
        <w:t>12.</w:t>
      </w:r>
      <w:r w:rsidRPr="00140E21">
        <w:rPr>
          <w:lang w:eastAsia="zh-CN"/>
        </w:rPr>
        <w:tab/>
        <w:t>Optionally</w:t>
      </w:r>
      <w:proofErr w:type="gramEnd"/>
      <w:r w:rsidRPr="00140E21">
        <w:rPr>
          <w:lang w:eastAsia="zh-CN"/>
        </w:rPr>
        <w:t xml:space="preserve"> the new AMF initiates ME identity check by invoking the N5g-eir_EquipmentIdentityCheck_Get service operation (see clause 5.2.4.2.2).</w:t>
      </w:r>
    </w:p>
    <w:p w14:paraId="0D588590" w14:textId="77777777" w:rsidR="004911D5" w:rsidRPr="00140E21" w:rsidRDefault="004911D5" w:rsidP="004911D5">
      <w:pPr>
        <w:pStyle w:val="B1"/>
        <w:rPr>
          <w:lang w:eastAsia="zh-CN"/>
        </w:rPr>
      </w:pPr>
      <w:r w:rsidRPr="00140E21">
        <w:rPr>
          <w:lang w:eastAsia="zh-CN"/>
        </w:rPr>
        <w:tab/>
        <w:t xml:space="preserve">The PEI check </w:t>
      </w:r>
      <w:proofErr w:type="gramStart"/>
      <w:r w:rsidRPr="00140E21">
        <w:rPr>
          <w:lang w:eastAsia="zh-CN"/>
        </w:rPr>
        <w:t>is performed</w:t>
      </w:r>
      <w:proofErr w:type="gramEnd"/>
      <w:r w:rsidRPr="00140E21">
        <w:rPr>
          <w:lang w:eastAsia="zh-CN"/>
        </w:rPr>
        <w:t xml:space="preserve"> as described in clause 4.7.</w:t>
      </w:r>
    </w:p>
    <w:p w14:paraId="180890D9" w14:textId="77777777" w:rsidR="004911D5" w:rsidRPr="00140E21" w:rsidRDefault="004911D5" w:rsidP="004911D5">
      <w:pPr>
        <w:pStyle w:val="B1"/>
      </w:pPr>
      <w:r w:rsidRPr="00140E21">
        <w:rPr>
          <w:lang w:eastAsia="zh-CN"/>
        </w:rPr>
        <w:tab/>
      </w:r>
      <w:r w:rsidRPr="00140E21">
        <w:t xml:space="preserve">For an Emergency Registration, if the PEI is blocked, operator policies determine whether the Emergency Registration procedure continues or </w:t>
      </w:r>
      <w:proofErr w:type="gramStart"/>
      <w:r w:rsidRPr="00140E21">
        <w:t>is stopped</w:t>
      </w:r>
      <w:proofErr w:type="gramEnd"/>
      <w:r w:rsidRPr="00140E21">
        <w:t>.</w:t>
      </w:r>
    </w:p>
    <w:p w14:paraId="1BA99CC4" w14:textId="77777777" w:rsidR="004911D5" w:rsidRPr="00140E21" w:rsidRDefault="004911D5" w:rsidP="004911D5">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4EFCD10" w14:textId="77777777" w:rsidR="004911D5" w:rsidRPr="00140E21" w:rsidRDefault="004911D5" w:rsidP="004911D5">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E9AD20E" w14:textId="77777777" w:rsidR="004911D5" w:rsidRPr="00140E21" w:rsidRDefault="004911D5" w:rsidP="004911D5">
      <w:pPr>
        <w:pStyle w:val="B1"/>
      </w:pPr>
      <w:proofErr w:type="gramStart"/>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roofErr w:type="gramEnd"/>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w:t>
      </w:r>
      <w:proofErr w:type="gramStart"/>
      <w:r>
        <w:t>event exposure subscription information</w:t>
      </w:r>
      <w:proofErr w:type="gramEnd"/>
      <w:r>
        <w:t xml:space="preserve">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479247F" w14:textId="77777777" w:rsidR="004911D5" w:rsidRPr="00140E21" w:rsidRDefault="004911D5" w:rsidP="004911D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7A0BEF" w14:textId="77777777" w:rsidR="004911D5" w:rsidRPr="00140E21" w:rsidRDefault="004911D5" w:rsidP="004911D5">
      <w:pPr>
        <w:pStyle w:val="B1"/>
      </w:pPr>
      <w:r w:rsidRPr="00140E21">
        <w:tab/>
        <w:t>During initial Registration, if the AMF and UE supports SRVCC from NG-RAN to UTRAN the AMF provides UDM with the UE SRVCC capability.</w:t>
      </w:r>
    </w:p>
    <w:p w14:paraId="63288399" w14:textId="77777777" w:rsidR="004911D5" w:rsidRPr="00140E21" w:rsidRDefault="004911D5" w:rsidP="004911D5">
      <w:pPr>
        <w:pStyle w:val="B1"/>
      </w:pPr>
      <w:r w:rsidRPr="00140E21">
        <w:tab/>
        <w:t>If the AMF determines that only the UE SRVCC capability has changed, the AMF sends UE SRVCC capability to the UDM.</w:t>
      </w:r>
    </w:p>
    <w:p w14:paraId="244D7221" w14:textId="77777777" w:rsidR="004911D5" w:rsidRPr="00140E21" w:rsidRDefault="004911D5" w:rsidP="004911D5">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w:t>
      </w:r>
      <w:proofErr w:type="gramStart"/>
      <w:r w:rsidRPr="00140E21">
        <w:t>Hence</w:t>
      </w:r>
      <w:proofErr w:type="gramEnd"/>
      <w:r w:rsidRPr="00140E21">
        <w:t xml:space="preserve"> the AMF can send the "Homogenous Support of IMS Voice over PS Sessions" later on in this procedure.</w:t>
      </w:r>
    </w:p>
    <w:p w14:paraId="4A2024E5" w14:textId="77777777" w:rsidR="004911D5" w:rsidRPr="00140E21" w:rsidRDefault="004911D5" w:rsidP="004911D5">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w:t>
      </w:r>
      <w:proofErr w:type="gramStart"/>
      <w:r w:rsidRPr="00140E21">
        <w:t>is received</w:t>
      </w:r>
      <w:proofErr w:type="gramEnd"/>
      <w:r w:rsidRPr="00140E21">
        <w:t xml:space="preserve">,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w:t>
      </w:r>
      <w:proofErr w:type="gramStart"/>
      <w:r w:rsidRPr="00140E21">
        <w:t>is provided</w:t>
      </w:r>
      <w:proofErr w:type="gramEnd"/>
      <w:r w:rsidRPr="00140E21">
        <w:t xml:space="preserve">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w:t>
      </w:r>
      <w:proofErr w:type="gramStart"/>
      <w:r w:rsidRPr="00140E21">
        <w:t>is updated</w:t>
      </w:r>
      <w:proofErr w:type="gramEnd"/>
      <w:r w:rsidRPr="00140E21">
        <w:t xml:space="preserve"> for the UE. If the UE </w:t>
      </w:r>
      <w:proofErr w:type="gramStart"/>
      <w:r w:rsidRPr="00140E21">
        <w:t>is subscribed</w:t>
      </w:r>
      <w:proofErr w:type="gramEnd"/>
      <w:r w:rsidRPr="00140E21">
        <w:t xml:space="preserve">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w:t>
      </w:r>
      <w:proofErr w:type="gramStart"/>
      <w:r w:rsidRPr="00140E21">
        <w:t>in</w:t>
      </w:r>
      <w:proofErr w:type="gramEnd"/>
      <w:r w:rsidRPr="00140E21">
        <w:t xml:space="preserve">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w:t>
      </w:r>
      <w:proofErr w:type="gramStart"/>
      <w:r>
        <w:t>9c,</w:t>
      </w:r>
      <w:proofErr w:type="gramEnd"/>
      <w:r>
        <w:t xml:space="preserve">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4E3434EA" w14:textId="4D9F9E2E" w:rsidR="004911D5" w:rsidRDefault="004911D5" w:rsidP="004911D5">
      <w:pPr>
        <w:pStyle w:val="B1"/>
        <w:rPr>
          <w:ins w:id="13" w:author="Samsung" w:date="2024-10-04T15:33:00Z"/>
        </w:rPr>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F8438ED" w14:textId="0D9F0E80" w:rsidR="004911D5" w:rsidRDefault="004911D5" w:rsidP="004911D5">
      <w:pPr>
        <w:pStyle w:val="B1"/>
      </w:pPr>
      <w:ins w:id="14" w:author="Samsung" w:date="2024-10-04T15:33:00Z">
        <w:r>
          <w:tab/>
          <w:t xml:space="preserve">The UDM may provide to the AMF the maximum number of devices with identifier that </w:t>
        </w:r>
        <w:proofErr w:type="gramStart"/>
        <w:r>
          <w:t>can be simultaneously connected</w:t>
        </w:r>
        <w:proofErr w:type="gramEnd"/>
        <w:r>
          <w:t xml:space="preserve"> per UE as part of the Access and Mobility Subscription data.</w:t>
        </w:r>
      </w:ins>
    </w:p>
    <w:p w14:paraId="43DED90A" w14:textId="77777777" w:rsidR="004911D5" w:rsidRDefault="004911D5" w:rsidP="004911D5">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7391AEA" w14:textId="77777777" w:rsidR="004911D5" w:rsidRDefault="004911D5" w:rsidP="004911D5">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4CA6B62" w14:textId="77777777" w:rsidR="004911D5" w:rsidRDefault="004911D5" w:rsidP="004911D5">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w:t>
      </w:r>
      <w:proofErr w:type="gramStart"/>
      <w:r>
        <w:t>including</w:t>
      </w:r>
      <w:proofErr w:type="gramEnd"/>
      <w:r>
        <w:t xml:space="preserve">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486696B" w14:textId="77777777" w:rsidR="004911D5" w:rsidRPr="00140E21" w:rsidRDefault="004911D5" w:rsidP="004911D5">
      <w:pPr>
        <w:pStyle w:val="B1"/>
      </w:pPr>
      <w:r w:rsidRPr="00140E21">
        <w:tab/>
      </w:r>
      <w:r w:rsidRPr="00140E21">
        <w:rPr>
          <w:lang w:eastAsia="ko-KR"/>
        </w:rPr>
        <w:t xml:space="preserve">The new AMF provides the Access Type it serves for the UE to the UDM and the Access Type </w:t>
      </w:r>
      <w:proofErr w:type="gramStart"/>
      <w:r w:rsidRPr="00140E21">
        <w:rPr>
          <w:lang w:eastAsia="ko-KR"/>
        </w:rPr>
        <w:t>is set</w:t>
      </w:r>
      <w:proofErr w:type="gramEnd"/>
      <w:r w:rsidRPr="00140E21">
        <w:rPr>
          <w:lang w:eastAsia="ko-KR"/>
        </w:rPr>
        <w:t xml:space="preserve">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386E70A" w14:textId="77777777" w:rsidR="004911D5" w:rsidRPr="00140E21" w:rsidRDefault="004911D5" w:rsidP="004911D5">
      <w:pPr>
        <w:pStyle w:val="B1"/>
        <w:rPr>
          <w:lang w:eastAsia="zh-CN"/>
        </w:rPr>
      </w:pPr>
      <w:r w:rsidRPr="00140E21">
        <w:rPr>
          <w:lang w:eastAsia="zh-CN"/>
        </w:rPr>
        <w:tab/>
        <w:t xml:space="preserve">If the UE </w:t>
      </w:r>
      <w:proofErr w:type="gramStart"/>
      <w:r w:rsidRPr="00140E21">
        <w:rPr>
          <w:lang w:eastAsia="zh-CN"/>
        </w:rPr>
        <w:t>was registered</w:t>
      </w:r>
      <w:proofErr w:type="gramEnd"/>
      <w:r w:rsidRPr="00140E21">
        <w:rPr>
          <w:lang w:eastAsia="zh-CN"/>
        </w:rPr>
        <w:t xml:space="preserve">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95A5B2C" w14:textId="77777777" w:rsidR="004911D5" w:rsidRPr="00140E21" w:rsidRDefault="004911D5" w:rsidP="004911D5">
      <w:pPr>
        <w:pStyle w:val="B1"/>
      </w:pPr>
      <w:r w:rsidRPr="00140E21">
        <w:rPr>
          <w:lang w:eastAsia="zh-CN"/>
        </w:rPr>
        <w:tab/>
      </w:r>
      <w:r w:rsidRPr="00140E21">
        <w:t xml:space="preserve">The new AMF creates an UE context for the UE after getting the Access and Mobility Subscription data from the UDM. The Access and Mobility Subscription data includes whether the UE </w:t>
      </w:r>
      <w:proofErr w:type="gramStart"/>
      <w:r w:rsidRPr="00140E21">
        <w:t>is allowed</w:t>
      </w:r>
      <w:proofErr w:type="gramEnd"/>
      <w:r w:rsidRPr="00140E21">
        <w:t xml:space="preserve">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A68A072" w14:textId="77777777" w:rsidR="004911D5" w:rsidRPr="00140E21" w:rsidRDefault="004911D5" w:rsidP="004911D5">
      <w:pPr>
        <w:pStyle w:val="B1"/>
      </w:pPr>
      <w:r w:rsidRPr="00140E21">
        <w:tab/>
        <w:t>The Access and Mobility Subscription data may include the NB-</w:t>
      </w:r>
      <w:proofErr w:type="spellStart"/>
      <w:r w:rsidRPr="00140E21">
        <w:t>IoT</w:t>
      </w:r>
      <w:proofErr w:type="spellEnd"/>
      <w:r w:rsidRPr="00140E21">
        <w:t xml:space="preserve"> UE Priority.</w:t>
      </w:r>
      <w:r>
        <w:t xml:space="preserve"> For subscribed S-NSSAIs subject to NSAC, the AMF stores the corresponding applicable NSAC admission mode.</w:t>
      </w:r>
    </w:p>
    <w:p w14:paraId="3ADFF9D3" w14:textId="77777777" w:rsidR="004911D5" w:rsidRPr="00140E21" w:rsidRDefault="004911D5" w:rsidP="004911D5">
      <w:pPr>
        <w:pStyle w:val="B1"/>
      </w:pPr>
      <w:r w:rsidRPr="00140E21">
        <w:lastRenderedPageBreak/>
        <w:tab/>
        <w:t>The subscription data may contain Service Gap Time parameter. If received from the UDM, the AMF stores this Service Gap Time in the UE Context in AMF for the UE.</w:t>
      </w:r>
    </w:p>
    <w:p w14:paraId="3D7FE746" w14:textId="77777777" w:rsidR="004911D5" w:rsidRDefault="004911D5" w:rsidP="004911D5">
      <w:pPr>
        <w:pStyle w:val="B1"/>
      </w:pPr>
      <w:r>
        <w:tab/>
        <w:t>If the AMF has the LADN service area and UE indication of support for LADN per DNN and S-NSSAI, the AMF applies LADN per DNN and S-NSSAI as described in 5.20b.2 of TS 23.501 [2].</w:t>
      </w:r>
    </w:p>
    <w:p w14:paraId="6ED8372D" w14:textId="77777777" w:rsidR="004911D5" w:rsidRPr="00140E21" w:rsidRDefault="004911D5" w:rsidP="004911D5">
      <w:pPr>
        <w:pStyle w:val="B1"/>
      </w:pPr>
      <w:r w:rsidRPr="00140E21">
        <w:tab/>
        <w:t xml:space="preserve">For an Emergency Registration in which the UE </w:t>
      </w:r>
      <w:proofErr w:type="gramStart"/>
      <w:r w:rsidRPr="00140E21">
        <w:t>was not successfully authenticated</w:t>
      </w:r>
      <w:proofErr w:type="gramEnd"/>
      <w:r w:rsidRPr="00140E21">
        <w:t>, the AMF shall not register with the UDM.</w:t>
      </w:r>
    </w:p>
    <w:p w14:paraId="77C9B5E0" w14:textId="77777777" w:rsidR="004911D5" w:rsidRPr="00140E21" w:rsidRDefault="004911D5" w:rsidP="004911D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0534E62" w14:textId="77777777" w:rsidR="004911D5" w:rsidRDefault="004911D5" w:rsidP="004911D5">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6F2D0C1" w14:textId="77777777" w:rsidR="004911D5" w:rsidRPr="00140E21" w:rsidRDefault="004911D5" w:rsidP="004911D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xml:space="preserve">) service operation towards all the associated SMF(s) of the UE to notify that the UE </w:t>
      </w:r>
      <w:proofErr w:type="gramStart"/>
      <w:r w:rsidRPr="00140E21">
        <w:t>is deregistered</w:t>
      </w:r>
      <w:proofErr w:type="gramEnd"/>
      <w:r w:rsidRPr="00140E21">
        <w:t xml:space="preserve"> from old AMF</w:t>
      </w:r>
      <w:r>
        <w:t xml:space="preserve"> for the same Access Type</w:t>
      </w:r>
      <w:r w:rsidRPr="00140E21">
        <w:t>. The SMF(s) shall release the PDU Session on getting this notification.</w:t>
      </w:r>
    </w:p>
    <w:p w14:paraId="0C3F5D13" w14:textId="77777777" w:rsidR="004911D5" w:rsidRPr="00140E21" w:rsidRDefault="004911D5" w:rsidP="004911D5">
      <w:pPr>
        <w:pStyle w:val="B1"/>
      </w:pPr>
      <w:r w:rsidRPr="00140E21">
        <w:tab/>
      </w:r>
      <w:proofErr w:type="gramStart"/>
      <w:r w:rsidRPr="00140E21">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w:t>
      </w:r>
      <w:proofErr w:type="gramEnd"/>
      <w:r w:rsidRPr="00140E21">
        <w:t xml:space="preserve"> </w:t>
      </w:r>
      <w:proofErr w:type="gramStart"/>
      <w:r w:rsidRPr="00140E21">
        <w:t>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roofErr w:type="gramEnd"/>
    </w:p>
    <w:p w14:paraId="75E25706" w14:textId="77777777" w:rsidR="004911D5" w:rsidRPr="00140E21" w:rsidRDefault="004911D5" w:rsidP="004911D5">
      <w:pPr>
        <w:pStyle w:val="B1"/>
      </w:pPr>
      <w:r w:rsidRPr="00140E21">
        <w:tab/>
      </w:r>
      <w:proofErr w:type="gramStart"/>
      <w:r w:rsidRPr="00140E21">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roofErr w:type="gramEnd"/>
    </w:p>
    <w:p w14:paraId="07317912" w14:textId="77777777" w:rsidR="004911D5" w:rsidRDefault="004911D5" w:rsidP="004911D5">
      <w:pPr>
        <w:pStyle w:val="B1"/>
      </w:pPr>
      <w:r>
        <w:tab/>
      </w:r>
      <w:proofErr w:type="gramStart"/>
      <w:r>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roofErr w:type="gramEnd"/>
    </w:p>
    <w:p w14:paraId="0FFE4CA2" w14:textId="77777777" w:rsidR="004911D5" w:rsidRDefault="004911D5" w:rsidP="004911D5">
      <w:pPr>
        <w:pStyle w:val="B1"/>
      </w:pPr>
      <w:r>
        <w:tab/>
        <w:t xml:space="preserve">At the end of registration procedure, the AMF may initiate synchronization of event exposure subscriptions with the UDM if the AMF does </w:t>
      </w:r>
      <w:proofErr w:type="gramStart"/>
      <w:r>
        <w:t>not indicate unavailability</w:t>
      </w:r>
      <w:proofErr w:type="gramEnd"/>
      <w:r>
        <w:t xml:space="preserve"> of event exposure subscription in step 14a.</w:t>
      </w:r>
    </w:p>
    <w:p w14:paraId="29CE92F5" w14:textId="77777777" w:rsidR="004911D5" w:rsidRDefault="004911D5" w:rsidP="004911D5">
      <w:pPr>
        <w:pStyle w:val="NO"/>
      </w:pPr>
      <w:r>
        <w:t>NOTE 11:</w:t>
      </w:r>
      <w:r>
        <w:tab/>
        <w:t xml:space="preserve">The AMF can initiate synchronization with UDM even if events are available in the UE context (e.g. as received from old AMF) at any given time and based on local policy. This </w:t>
      </w:r>
      <w:proofErr w:type="gramStart"/>
      <w:r>
        <w:t>can be done</w:t>
      </w:r>
      <w:proofErr w:type="gramEnd"/>
      <w:r>
        <w:t xml:space="preserve"> during subscription change related event.</w:t>
      </w:r>
    </w:p>
    <w:p w14:paraId="74E88C01" w14:textId="77777777" w:rsidR="004911D5" w:rsidRPr="00140E21" w:rsidRDefault="004911D5" w:rsidP="004911D5">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84FFBC0" w14:textId="77777777" w:rsidR="004911D5" w:rsidRPr="00140E21" w:rsidRDefault="004911D5" w:rsidP="004911D5">
      <w:pPr>
        <w:pStyle w:val="B1"/>
        <w:rPr>
          <w:lang w:eastAsia="zh-CN"/>
        </w:rPr>
      </w:pPr>
      <w:r w:rsidRPr="00140E21">
        <w:rPr>
          <w:lang w:eastAsia="zh-CN"/>
        </w:rPr>
        <w:t>15.</w:t>
      </w:r>
      <w:r w:rsidRPr="00140E21">
        <w:rPr>
          <w:lang w:eastAsia="zh-CN"/>
        </w:rPr>
        <w:tab/>
        <w:t>If the AMF decides to initiate PCF communication, the AMF acts as follows.</w:t>
      </w:r>
    </w:p>
    <w:p w14:paraId="4F79B21E" w14:textId="77777777" w:rsidR="004911D5" w:rsidRPr="00140E21" w:rsidRDefault="004911D5" w:rsidP="004911D5">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AB2F9AD" w14:textId="77777777" w:rsidR="004911D5" w:rsidRDefault="004911D5" w:rsidP="004911D5">
      <w:pPr>
        <w:pStyle w:val="B1"/>
        <w:rPr>
          <w:lang w:eastAsia="zh-CN"/>
        </w:rPr>
      </w:pPr>
      <w:r>
        <w:rPr>
          <w:lang w:eastAsia="zh-CN"/>
        </w:rPr>
        <w:tab/>
      </w:r>
      <w:proofErr w:type="gramStart"/>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w:t>
      </w:r>
      <w:proofErr w:type="gramEnd"/>
      <w:r>
        <w:rPr>
          <w:lang w:eastAsia="zh-CN"/>
        </w:rPr>
        <w:t xml:space="preserve"> If no PCF ID </w:t>
      </w:r>
      <w:proofErr w:type="gramStart"/>
      <w:r>
        <w:rPr>
          <w:lang w:eastAsia="zh-CN"/>
        </w:rPr>
        <w:t>is received</w:t>
      </w:r>
      <w:proofErr w:type="gramEnd"/>
      <w:r>
        <w:rPr>
          <w:lang w:eastAsia="zh-CN"/>
        </w:rPr>
        <w:t>, the AMF select the PCF by considering other criteria, defined in clause 6.3.7.1 of TS 23.501 [2].</w:t>
      </w:r>
    </w:p>
    <w:p w14:paraId="0F210DFC" w14:textId="77777777" w:rsidR="004911D5" w:rsidRPr="00140E21" w:rsidRDefault="004911D5" w:rsidP="004911D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xml:space="preserve">. For an Emergency Registration, this step </w:t>
      </w:r>
      <w:proofErr w:type="gramStart"/>
      <w:r w:rsidRPr="00140E21">
        <w:rPr>
          <w:lang w:eastAsia="zh-CN"/>
        </w:rPr>
        <w:t>is skipped</w:t>
      </w:r>
      <w:proofErr w:type="gramEnd"/>
      <w:r w:rsidRPr="00140E21">
        <w:rPr>
          <w:lang w:eastAsia="zh-CN"/>
        </w:rPr>
        <w:t>.</w:t>
      </w:r>
    </w:p>
    <w:p w14:paraId="02222F81" w14:textId="77777777" w:rsidR="004911D5" w:rsidRPr="00140E21" w:rsidRDefault="004911D5" w:rsidP="004911D5">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748508C1" w14:textId="77777777" w:rsidR="004911D5" w:rsidRPr="00140E21" w:rsidRDefault="004911D5" w:rsidP="004911D5">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2EADCA5B" w14:textId="77777777" w:rsidR="004911D5" w:rsidRPr="00140E21" w:rsidRDefault="004911D5" w:rsidP="004911D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C38C160" w14:textId="77777777" w:rsidR="004911D5" w:rsidRPr="00140E21" w:rsidRDefault="004911D5" w:rsidP="004911D5">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85F622F" w14:textId="77777777" w:rsidR="004911D5" w:rsidRPr="00140E21" w:rsidRDefault="004911D5" w:rsidP="004911D5">
      <w:pPr>
        <w:pStyle w:val="B1"/>
        <w:rPr>
          <w:lang w:eastAsia="zh-CN"/>
        </w:rPr>
      </w:pPr>
      <w:r w:rsidRPr="00140E21">
        <w:rPr>
          <w:lang w:eastAsia="zh-CN"/>
        </w:rPr>
        <w:tab/>
        <w:t>If the PCF supports DNN replacement, the PCF provides the AMF with triggers for DNN replacement.</w:t>
      </w:r>
    </w:p>
    <w:p w14:paraId="4E46648A" w14:textId="77777777" w:rsidR="004911D5" w:rsidRDefault="004911D5" w:rsidP="004911D5">
      <w:pPr>
        <w:pStyle w:val="B1"/>
        <w:rPr>
          <w:lang w:eastAsia="zh-CN"/>
        </w:rPr>
      </w:pPr>
      <w:r>
        <w:rPr>
          <w:lang w:eastAsia="zh-CN"/>
        </w:rPr>
        <w:tab/>
        <w:t>If the PCF supports the slice replacement, the PCF provides the AMF with triggers for slice replacement.</w:t>
      </w:r>
    </w:p>
    <w:p w14:paraId="7D8BD633" w14:textId="77777777" w:rsidR="004911D5" w:rsidRDefault="004911D5" w:rsidP="004911D5">
      <w:pPr>
        <w:pStyle w:val="B1"/>
        <w:rPr>
          <w:lang w:eastAsia="zh-CN"/>
        </w:rPr>
      </w:pPr>
      <w:r>
        <w:rPr>
          <w:lang w:eastAsia="zh-CN"/>
        </w:rPr>
        <w:tab/>
        <w:t xml:space="preserve">If </w:t>
      </w:r>
      <w:proofErr w:type="gramStart"/>
      <w:r>
        <w:rPr>
          <w:lang w:eastAsia="zh-CN"/>
        </w:rPr>
        <w:t>a</w:t>
      </w:r>
      <w:proofErr w:type="gramEnd"/>
      <w:r>
        <w:rPr>
          <w:lang w:eastAsia="zh-CN"/>
        </w:rPr>
        <w:t xml:space="preserve">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78A55B15" w14:textId="77777777" w:rsidR="004911D5" w:rsidRPr="00140E21" w:rsidRDefault="004911D5" w:rsidP="004911D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7AA43EDE" w14:textId="77777777" w:rsidR="004911D5" w:rsidRPr="00140E21" w:rsidRDefault="004911D5" w:rsidP="004911D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A0CCFCD" w14:textId="77777777" w:rsidR="004911D5" w:rsidRPr="00140E21" w:rsidRDefault="004911D5" w:rsidP="004911D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88C9669" w14:textId="77777777" w:rsidR="004911D5" w:rsidRPr="00140E21" w:rsidRDefault="004911D5" w:rsidP="004911D5">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3472F0B2" w14:textId="77777777" w:rsidR="004911D5" w:rsidRPr="00140E21" w:rsidRDefault="004911D5" w:rsidP="004911D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8889922" w14:textId="77777777" w:rsidR="004911D5" w:rsidRPr="00140E21" w:rsidRDefault="004911D5" w:rsidP="004911D5">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B67773B" w14:textId="77777777" w:rsidR="004911D5" w:rsidRPr="00140E21" w:rsidRDefault="004911D5" w:rsidP="004911D5">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w:t>
      </w:r>
      <w:proofErr w:type="gramStart"/>
      <w:r>
        <w:t>is removed</w:t>
      </w:r>
      <w:proofErr w:type="gramEnd"/>
      <w:r>
        <w:t xml:space="preserve"> in case the UE moves from a VPLMN into the HPLMN.</w:t>
      </w:r>
      <w:r w:rsidRPr="00140E21">
        <w:t xml:space="preserve"> In </w:t>
      </w:r>
      <w:r>
        <w:t xml:space="preserve">these </w:t>
      </w:r>
      <w:r w:rsidRPr="00140E21">
        <w:t>case</w:t>
      </w:r>
      <w:r>
        <w:t>s</w:t>
      </w:r>
      <w:r w:rsidRPr="00140E21">
        <w:t xml:space="preserve">, the same procedures described in clause 4.23.3 </w:t>
      </w:r>
      <w:proofErr w:type="gramStart"/>
      <w:r w:rsidRPr="00140E21">
        <w:t>are applied</w:t>
      </w:r>
      <w:proofErr w:type="gramEnd"/>
      <w:r w:rsidRPr="00140E21">
        <w:t xml:space="preserve"> for the V-SMF change as for the I-SMF change (i.e. by replacing the I-SMF with V-SMF). During inter-PLMN change, if the same SMF is used, session continuity </w:t>
      </w:r>
      <w:proofErr w:type="gramStart"/>
      <w:r w:rsidRPr="00140E21">
        <w:t>can be supported</w:t>
      </w:r>
      <w:proofErr w:type="gramEnd"/>
      <w:r w:rsidRPr="00140E21">
        <w:t xml:space="preserve"> depending on operator policies.</w:t>
      </w:r>
    </w:p>
    <w:p w14:paraId="7B55F004" w14:textId="77777777" w:rsidR="004911D5" w:rsidRPr="00140E21" w:rsidRDefault="004911D5" w:rsidP="004911D5">
      <w:pPr>
        <w:pStyle w:val="NO"/>
      </w:pPr>
      <w:r w:rsidRPr="00140E21">
        <w:t>NOTE </w:t>
      </w:r>
      <w:r>
        <w:t>13</w:t>
      </w:r>
      <w:r w:rsidRPr="00140E21">
        <w:t>:</w:t>
      </w:r>
      <w:r w:rsidRPr="00140E21">
        <w:tab/>
      </w:r>
      <w:r>
        <w:t xml:space="preserve">In the case of Indirect Network Sharing, when UE of participating operator moves between the shared network area and an area of its home network, a V-SMF </w:t>
      </w:r>
      <w:proofErr w:type="gramStart"/>
      <w:r>
        <w:t>can be inserted or removed</w:t>
      </w:r>
      <w:proofErr w:type="gramEnd"/>
      <w:r>
        <w:t>. In this case, the related procedure of mobility registration update with V-SMF insertion/removal described in clause 4.23.3 is applied.</w:t>
      </w:r>
    </w:p>
    <w:p w14:paraId="2AE5C4B6" w14:textId="77777777" w:rsidR="004911D5" w:rsidRPr="00140E21" w:rsidRDefault="004911D5" w:rsidP="004911D5">
      <w:pPr>
        <w:pStyle w:val="B1"/>
      </w:pPr>
      <w:r w:rsidRPr="00140E21">
        <w:tab/>
        <w:t xml:space="preserve">Steps from step 5 onwards described in clause 4.2.3.2 </w:t>
      </w:r>
      <w:proofErr w:type="gramStart"/>
      <w:r w:rsidRPr="00140E21">
        <w:t>are executed</w:t>
      </w:r>
      <w:proofErr w:type="gramEnd"/>
      <w:r w:rsidRPr="00140E21">
        <w:t>. In the case that the intermediate UPF insertion, removal, or change is performed for the PDU Session(s) not included in "PDU Session(s) to be re-activated", the procedure is performed without N11 and N2 interactions to update the N3 user plane between (R)AN and 5GC.</w:t>
      </w:r>
    </w:p>
    <w:p w14:paraId="4BB84C50" w14:textId="77777777" w:rsidR="004911D5" w:rsidRPr="00140E21" w:rsidRDefault="004911D5" w:rsidP="004911D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8547CDD" w14:textId="77777777" w:rsidR="004911D5" w:rsidRPr="00140E21" w:rsidRDefault="004911D5" w:rsidP="004911D5">
      <w:pPr>
        <w:pStyle w:val="B2"/>
        <w:rPr>
          <w:lang w:eastAsia="zh-CN"/>
        </w:rPr>
      </w:pPr>
      <w:r w:rsidRPr="00140E21">
        <w:rPr>
          <w:lang w:eastAsia="zh-CN"/>
        </w:rPr>
        <w:t>-</w:t>
      </w:r>
      <w:r w:rsidRPr="00140E21">
        <w:rPr>
          <w:lang w:eastAsia="zh-CN"/>
        </w:rPr>
        <w:tab/>
        <w:t xml:space="preserve">If any PDU Session status indicates that it </w:t>
      </w:r>
      <w:proofErr w:type="gramStart"/>
      <w:r w:rsidRPr="00140E21">
        <w:rPr>
          <w:lang w:eastAsia="zh-CN"/>
        </w:rPr>
        <w:t>is released</w:t>
      </w:r>
      <w:proofErr w:type="gramEnd"/>
      <w:r w:rsidRPr="00140E21">
        <w:rPr>
          <w:lang w:eastAsia="zh-CN"/>
        </w:rPr>
        <w:t xml:space="preserve">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C472863" w14:textId="77777777" w:rsidR="004911D5" w:rsidRPr="00140E21" w:rsidRDefault="004911D5" w:rsidP="004911D5">
      <w:pPr>
        <w:pStyle w:val="B2"/>
        <w:rPr>
          <w:lang w:eastAsia="zh-CN"/>
        </w:rPr>
      </w:pPr>
      <w:proofErr w:type="gramStart"/>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roofErr w:type="gramEnd"/>
    </w:p>
    <w:p w14:paraId="30E552C7" w14:textId="77777777" w:rsidR="004911D5" w:rsidRPr="00140E21" w:rsidRDefault="004911D5" w:rsidP="004911D5">
      <w:pPr>
        <w:pStyle w:val="B1"/>
      </w:pPr>
      <w:r w:rsidRPr="00140E21">
        <w:tab/>
        <w:t>If the serving AMF is changed, the new AMF shall wait until step 18 is finished with all the SMFs associated with the UE. Otherwise, steps 19 to 22 can continue in parallel to this step.</w:t>
      </w:r>
    </w:p>
    <w:p w14:paraId="68A57CF3" w14:textId="77777777" w:rsidR="004911D5" w:rsidRPr="00140E21" w:rsidRDefault="004911D5" w:rsidP="004911D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FB75C42" w14:textId="77777777" w:rsidR="004911D5" w:rsidRPr="00140E21" w:rsidRDefault="004911D5" w:rsidP="004911D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5B0B9F" w14:textId="77777777" w:rsidR="004911D5" w:rsidRPr="00140E21" w:rsidRDefault="004911D5" w:rsidP="004911D5">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7D99CB7" w14:textId="77777777" w:rsidR="004911D5" w:rsidRPr="00140E21" w:rsidRDefault="004911D5" w:rsidP="004911D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25DFD0A" w14:textId="77777777" w:rsidR="004911D5" w:rsidRPr="00140E21" w:rsidRDefault="004911D5" w:rsidP="004911D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AC112F7" w14:textId="77777777" w:rsidR="004911D5" w:rsidRPr="00140E21" w:rsidRDefault="004911D5" w:rsidP="004911D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0C017FA1" w14:textId="77777777" w:rsidR="004911D5" w:rsidRPr="00140E21" w:rsidRDefault="004911D5" w:rsidP="004911D5">
      <w:pPr>
        <w:pStyle w:val="B1"/>
        <w:rPr>
          <w:lang w:eastAsia="zh-CN"/>
        </w:rPr>
      </w:pPr>
      <w:r w:rsidRPr="00140E21">
        <w:rPr>
          <w:lang w:eastAsia="zh-CN"/>
        </w:rPr>
        <w:t>20a.</w:t>
      </w:r>
      <w:r w:rsidRPr="00140E21">
        <w:rPr>
          <w:lang w:eastAsia="zh-CN"/>
        </w:rPr>
        <w:tab/>
        <w:t>Void.</w:t>
      </w:r>
    </w:p>
    <w:p w14:paraId="3089EB34" w14:textId="77777777" w:rsidR="004911D5" w:rsidRDefault="004911D5" w:rsidP="004911D5">
      <w:pPr>
        <w:pStyle w:val="B1"/>
      </w:pPr>
      <w:proofErr w:type="gramStart"/>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roofErr w:type="gramEnd"/>
    </w:p>
    <w:p w14:paraId="3610E7B5" w14:textId="77777777" w:rsidR="004911D5" w:rsidRDefault="004911D5" w:rsidP="004911D5">
      <w:pPr>
        <w:pStyle w:val="B1"/>
      </w:pPr>
      <w:r>
        <w:tab/>
      </w:r>
      <w:proofErr w:type="gramStart"/>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roofErr w:type="gramEnd"/>
    </w:p>
    <w:p w14:paraId="4195DEF9" w14:textId="77777777" w:rsidR="004911D5" w:rsidRPr="00140E21" w:rsidRDefault="004911D5" w:rsidP="004911D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D97D697" w14:textId="77777777" w:rsidR="004911D5" w:rsidRDefault="004911D5" w:rsidP="004911D5">
      <w:pPr>
        <w:pStyle w:val="B1"/>
      </w:pPr>
      <w:r>
        <w:tab/>
      </w:r>
      <w:proofErr w:type="gramStart"/>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w:t>
      </w:r>
      <w:proofErr w:type="gramEnd"/>
      <w:r>
        <w:t xml:space="preserve">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35103A6B" w14:textId="77777777" w:rsidR="004911D5" w:rsidRDefault="004911D5" w:rsidP="004911D5">
      <w:pPr>
        <w:pStyle w:val="B1"/>
      </w:pPr>
      <w:r>
        <w:tab/>
      </w:r>
      <w:proofErr w:type="gramStart"/>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roofErr w:type="gramEnd"/>
    </w:p>
    <w:p w14:paraId="4A9DF35C" w14:textId="77777777" w:rsidR="004911D5" w:rsidRDefault="004911D5" w:rsidP="004911D5">
      <w:pPr>
        <w:pStyle w:val="B1"/>
      </w:pPr>
      <w:r>
        <w:tab/>
      </w:r>
      <w:proofErr w:type="gramStart"/>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w:t>
      </w:r>
      <w:proofErr w:type="gramEnd"/>
      <w:r>
        <w:t xml:space="preserve">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xml:space="preserve">. The UE shall not attempt re-registration with the S-NSSAIs included in the list of Pending NSSAIs until the Network Slice-Specific Authentication and Authorization procedure </w:t>
      </w:r>
      <w:proofErr w:type="gramStart"/>
      <w:r>
        <w:t>has been completed</w:t>
      </w:r>
      <w:proofErr w:type="gramEnd"/>
      <w:r>
        <w:t>, regardless of the Access Type.</w:t>
      </w:r>
    </w:p>
    <w:p w14:paraId="288DFE1E" w14:textId="77777777" w:rsidR="004911D5" w:rsidRDefault="004911D5" w:rsidP="004911D5">
      <w:pPr>
        <w:pStyle w:val="B1"/>
      </w:pPr>
      <w:r>
        <w:tab/>
        <w:t>If the UE has not indicated its support of the Network Slice-Specific Authentication and Authorization procedure in the UE 5GMM Core Network Capability in the Registration Request and the Requested NSSAI includes S-</w:t>
      </w:r>
      <w:proofErr w:type="gramStart"/>
      <w:r>
        <w:t>NSSAIs which</w:t>
      </w:r>
      <w:proofErr w:type="gramEnd"/>
      <w:r>
        <w:t xml:space="preserve"> map to HPLMN S-NSSAIs subject to Network Slice-Specific Authentication and Authorization, the AMF includes those S-NSSAIs in the Requested NSSAI in the Rejected S-NSSAIs.</w:t>
      </w:r>
    </w:p>
    <w:p w14:paraId="6A5A9BBD" w14:textId="77777777" w:rsidR="004911D5" w:rsidRDefault="004911D5" w:rsidP="004911D5">
      <w:pPr>
        <w:pStyle w:val="B1"/>
      </w:pPr>
      <w:r>
        <w:tab/>
        <w:t xml:space="preserve">If no S-NSSAI </w:t>
      </w:r>
      <w:proofErr w:type="gramStart"/>
      <w:r>
        <w:t>can be provided</w:t>
      </w:r>
      <w:proofErr w:type="gramEnd"/>
      <w:r>
        <w:t xml:space="preserve"> in the Allowed NSSAI because:</w:t>
      </w:r>
    </w:p>
    <w:p w14:paraId="31158F82" w14:textId="77777777" w:rsidR="004911D5" w:rsidRDefault="004911D5" w:rsidP="004911D5">
      <w:pPr>
        <w:pStyle w:val="B2"/>
      </w:pPr>
      <w:r>
        <w:lastRenderedPageBreak/>
        <w:t>-</w:t>
      </w:r>
      <w:r>
        <w:tab/>
      </w:r>
      <w:proofErr w:type="gramStart"/>
      <w:r>
        <w:t>all</w:t>
      </w:r>
      <w:proofErr w:type="gramEnd"/>
      <w:r>
        <w:t xml:space="preserve"> the S-NSSAI(s) in the Requested NSSAI are to be subject to Network Slice-Specific Authentication and Authorization; or</w:t>
      </w:r>
    </w:p>
    <w:p w14:paraId="232F2CA5" w14:textId="77777777" w:rsidR="004911D5" w:rsidRDefault="004911D5" w:rsidP="004911D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3D0752E" w14:textId="77777777" w:rsidR="004911D5" w:rsidRDefault="004911D5" w:rsidP="004911D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F2C4B3D" w14:textId="77777777" w:rsidR="004911D5" w:rsidRPr="00140E21" w:rsidRDefault="004911D5" w:rsidP="004911D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14F41B8" w14:textId="77777777" w:rsidR="004911D5" w:rsidRDefault="004911D5" w:rsidP="004911D5">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8991287" w14:textId="77777777" w:rsidR="004911D5" w:rsidRDefault="004911D5" w:rsidP="004911D5">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368810F" w14:textId="77777777" w:rsidR="004911D5" w:rsidRDefault="004911D5" w:rsidP="004911D5">
      <w:pPr>
        <w:pStyle w:val="B1"/>
      </w:pPr>
      <w:r>
        <w:tab/>
        <w:t>If the Registration Request message received over 3GPP access includes a Release Request indication, then:</w:t>
      </w:r>
    </w:p>
    <w:p w14:paraId="0B2C0940" w14:textId="77777777" w:rsidR="004911D5" w:rsidRDefault="004911D5" w:rsidP="004911D5">
      <w:pPr>
        <w:pStyle w:val="B2"/>
      </w:pPr>
      <w:r>
        <w:t>-</w:t>
      </w:r>
      <w:r>
        <w:tab/>
        <w:t>the AMF updates the UE context with any received Paging Restriction Information, then enforces it in the network triggered Service Request procedure as described in clause 4.2.3.3;</w:t>
      </w:r>
    </w:p>
    <w:p w14:paraId="336B85D6" w14:textId="77777777" w:rsidR="004911D5" w:rsidRDefault="004911D5" w:rsidP="004911D5">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3EFA3550" w14:textId="77777777" w:rsidR="004911D5" w:rsidRPr="00140E21" w:rsidRDefault="004911D5" w:rsidP="004911D5">
      <w:pPr>
        <w:pStyle w:val="B1"/>
      </w:pPr>
      <w:r w:rsidRPr="00140E21">
        <w:tab/>
        <w:t xml:space="preserve">The AMF sends a Registration Accept message to the UE indicating that the Registration Request </w:t>
      </w:r>
      <w:proofErr w:type="gramStart"/>
      <w:r w:rsidRPr="00140E21">
        <w:t>has been accepted</w:t>
      </w:r>
      <w:proofErr w:type="gramEnd"/>
      <w:r w:rsidRPr="00140E21">
        <w:t xml:space="preserve">.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t>
      </w:r>
      <w:proofErr w:type="gramStart"/>
      <w:r w:rsidRPr="00140E21">
        <w:t>were not activated</w:t>
      </w:r>
      <w:proofErr w:type="gramEnd"/>
      <w:r w:rsidRPr="00140E21">
        <w:t xml:space="preserve">. When the UE </w:t>
      </w:r>
      <w:proofErr w:type="gramStart"/>
      <w:r w:rsidRPr="00140E21">
        <w:t>is connected</w:t>
      </w:r>
      <w:proofErr w:type="gramEnd"/>
      <w:r w:rsidRPr="00140E21">
        <w:t xml:space="preserve">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FDC1E59" w14:textId="77777777" w:rsidR="004911D5" w:rsidRDefault="004911D5" w:rsidP="004911D5">
      <w:pPr>
        <w:pStyle w:val="B1"/>
      </w:pPr>
      <w:r>
        <w:tab/>
        <w:t>If the RAT Type is NB-</w:t>
      </w:r>
      <w:proofErr w:type="spellStart"/>
      <w:r>
        <w:t>IoT</w:t>
      </w:r>
      <w:proofErr w:type="spellEnd"/>
      <w:r>
        <w:t xml:space="preserve"> and the network </w:t>
      </w:r>
      <w:proofErr w:type="gramStart"/>
      <w:r>
        <w:t>is configured</w:t>
      </w:r>
      <w:proofErr w:type="gramEnd"/>
      <w:r>
        <w:t xml:space="preserve">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5A84FF77" w14:textId="77777777" w:rsidR="004911D5" w:rsidRPr="00140E21" w:rsidRDefault="004911D5" w:rsidP="004911D5">
      <w:pPr>
        <w:pStyle w:val="B1"/>
      </w:pPr>
      <w:r w:rsidRPr="00140E21">
        <w:lastRenderedPageBreak/>
        <w:tab/>
        <w:t xml:space="preserve">The Allowed NSSAI provided in the Registration Accept is valid in the Registration Area and it applies for all the </w:t>
      </w:r>
      <w:proofErr w:type="gramStart"/>
      <w:r w:rsidRPr="00140E21">
        <w:t>PLMNs which</w:t>
      </w:r>
      <w:proofErr w:type="gramEnd"/>
      <w:r w:rsidRPr="00140E21">
        <w:t xml:space="preserve">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B496ED8" w14:textId="77777777" w:rsidR="004911D5" w:rsidRDefault="004911D5" w:rsidP="004911D5">
      <w:pPr>
        <w:pStyle w:val="B1"/>
      </w:pPr>
      <w:r>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0B2E1C8E" w14:textId="77777777" w:rsidR="004911D5" w:rsidRDefault="004911D5" w:rsidP="004911D5">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30A1D06" w14:textId="77777777" w:rsidR="004911D5" w:rsidRDefault="004911D5" w:rsidP="004911D5">
      <w:pPr>
        <w:pStyle w:val="B1"/>
      </w:pPr>
      <w:r>
        <w:tab/>
        <w:t xml:space="preserve">If the UE has not indicated its support of the subscription-based restrictions to simultaneous registration of network slices </w:t>
      </w:r>
      <w:proofErr w:type="gramStart"/>
      <w:r>
        <w:t>feature and the subscription information for the UE includes NSSRG information</w:t>
      </w:r>
      <w:proofErr w:type="gramEnd"/>
      <w:r>
        <w:t xml:space="preserve"> and the AMF is providing the Configured NSSAI to the UE, the Configured NSSAI shall include the S-NSSAIs according to clause 5.15.12 of TS 23.501 [2].</w:t>
      </w:r>
    </w:p>
    <w:p w14:paraId="360833D1" w14:textId="77777777" w:rsidR="004911D5" w:rsidRDefault="004911D5" w:rsidP="004911D5">
      <w:pPr>
        <w:pStyle w:val="B1"/>
      </w:pPr>
      <w:r>
        <w:tab/>
        <w:t>If the UE has indicated its support for temporary available network slices feature in the UE 5GMM Core Network Capability, the AMF includes validity time defined in clause 5.15.16 of TS 23.501 [2].</w:t>
      </w:r>
    </w:p>
    <w:p w14:paraId="73B89B16" w14:textId="77777777" w:rsidR="004911D5" w:rsidRDefault="004911D5" w:rsidP="004911D5">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C229AC0" w14:textId="77777777" w:rsidR="004911D5" w:rsidRDefault="004911D5" w:rsidP="004911D5">
      <w:pPr>
        <w:pStyle w:val="B1"/>
      </w:pPr>
      <w:r>
        <w:tab/>
        <w:t>If the UE has indicated its support of the NSAG feature in the 5GMM Core Network Capability, the AMF includes, if available, the NSAG Information, defined in clause 5.15.14 of TS 23.501 [2].</w:t>
      </w:r>
    </w:p>
    <w:p w14:paraId="26975FB0" w14:textId="77777777" w:rsidR="004911D5" w:rsidRPr="00140E21" w:rsidRDefault="004911D5" w:rsidP="004911D5">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83EB5A9" w14:textId="77777777" w:rsidR="004911D5" w:rsidRDefault="004911D5" w:rsidP="004911D5">
      <w:pPr>
        <w:pStyle w:val="B1"/>
      </w:pPr>
      <w:r w:rsidRPr="00140E21">
        <w:tab/>
        <w:t>If the UE included MICO</w:t>
      </w:r>
      <w:r>
        <w:t xml:space="preserve"> Indication</w:t>
      </w:r>
      <w:r w:rsidRPr="00140E21">
        <w:t xml:space="preserve"> in the Registration Request, then AMF responds in the Registration Accept message whether MICO mode </w:t>
      </w:r>
      <w:proofErr w:type="gramStart"/>
      <w:r w:rsidRPr="00140E21">
        <w:t>should be used</w:t>
      </w:r>
      <w:proofErr w:type="gramEnd"/>
      <w:r>
        <w:t xml:space="preserve"> in the MICO Indication</w:t>
      </w:r>
      <w:r w:rsidRPr="00140E21">
        <w:t xml:space="preserve">. When MICO mode </w:t>
      </w:r>
      <w:proofErr w:type="gramStart"/>
      <w:r w:rsidRPr="00140E21">
        <w:t>is allowed</w:t>
      </w:r>
      <w:proofErr w:type="gramEnd"/>
      <w:r w:rsidRPr="00140E21">
        <w:t xml:space="preserve">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38CBDC40" w14:textId="77777777" w:rsidR="004911D5" w:rsidRDefault="004911D5" w:rsidP="004911D5">
      <w:pPr>
        <w:pStyle w:val="B2"/>
      </w:pPr>
      <w:r>
        <w:t>-</w:t>
      </w:r>
      <w:r>
        <w:tab/>
      </w:r>
      <w:proofErr w:type="gramStart"/>
      <w:r w:rsidRPr="00140E21">
        <w:t>local</w:t>
      </w:r>
      <w:proofErr w:type="gramEnd"/>
      <w:r w:rsidRPr="00140E21">
        <w:t xml:space="preserve"> configuration</w:t>
      </w:r>
      <w:r>
        <w:t>;</w:t>
      </w:r>
    </w:p>
    <w:p w14:paraId="7FCD6481" w14:textId="77777777" w:rsidR="004911D5" w:rsidRDefault="004911D5" w:rsidP="004911D5">
      <w:pPr>
        <w:pStyle w:val="B2"/>
      </w:pPr>
      <w:r>
        <w:t>-</w:t>
      </w:r>
      <w:r>
        <w:tab/>
      </w:r>
      <w:r w:rsidRPr="00140E21">
        <w:t>Expected UE Behaviour if available</w:t>
      </w:r>
      <w:r>
        <w:t>;</w:t>
      </w:r>
    </w:p>
    <w:p w14:paraId="0595A03A" w14:textId="77777777" w:rsidR="004911D5" w:rsidRDefault="004911D5" w:rsidP="004911D5">
      <w:pPr>
        <w:pStyle w:val="B2"/>
      </w:pPr>
      <w:r>
        <w:t>-</w:t>
      </w:r>
      <w:r>
        <w:tab/>
      </w:r>
      <w:r w:rsidRPr="00140E21">
        <w:t>UE indicated preferences</w:t>
      </w:r>
      <w:proofErr w:type="gramStart"/>
      <w:r>
        <w:t>;</w:t>
      </w:r>
      <w:proofErr w:type="gramEnd"/>
    </w:p>
    <w:p w14:paraId="5830922F" w14:textId="77777777" w:rsidR="004911D5" w:rsidRDefault="004911D5" w:rsidP="004911D5">
      <w:pPr>
        <w:pStyle w:val="B2"/>
      </w:pPr>
      <w:r>
        <w:t>-</w:t>
      </w:r>
      <w:r>
        <w:tab/>
      </w:r>
      <w:r w:rsidRPr="00140E21">
        <w:t>UE capability</w:t>
      </w:r>
      <w:r>
        <w:t>;</w:t>
      </w:r>
    </w:p>
    <w:p w14:paraId="5A64E8FE" w14:textId="77777777" w:rsidR="004911D5" w:rsidRDefault="004911D5" w:rsidP="004911D5">
      <w:pPr>
        <w:pStyle w:val="B2"/>
      </w:pPr>
      <w:r>
        <w:t>-</w:t>
      </w:r>
      <w:r>
        <w:tab/>
      </w:r>
      <w:r w:rsidRPr="00140E21">
        <w:t>UE subscription information</w:t>
      </w:r>
      <w:r>
        <w:t>;</w:t>
      </w:r>
    </w:p>
    <w:p w14:paraId="6C4B42E5" w14:textId="77777777" w:rsidR="004911D5" w:rsidRDefault="004911D5" w:rsidP="004911D5">
      <w:pPr>
        <w:pStyle w:val="B2"/>
      </w:pPr>
      <w:r>
        <w:t>-</w:t>
      </w:r>
      <w:r>
        <w:tab/>
      </w:r>
      <w:proofErr w:type="gramStart"/>
      <w:r>
        <w:t>if</w:t>
      </w:r>
      <w:proofErr w:type="gramEnd"/>
      <w:r>
        <w:t xml:space="preserve"> using a RAN that provides discontinuous coverage, UE availability (see clause 5.4.13.1 of TS 23.501 [2]); and</w:t>
      </w:r>
    </w:p>
    <w:p w14:paraId="1E52373E" w14:textId="77777777" w:rsidR="004911D5" w:rsidRDefault="004911D5" w:rsidP="004911D5">
      <w:pPr>
        <w:pStyle w:val="B2"/>
      </w:pPr>
      <w:r>
        <w:t>-</w:t>
      </w:r>
      <w:r>
        <w:tab/>
      </w:r>
      <w:proofErr w:type="gramStart"/>
      <w:r w:rsidRPr="00140E21">
        <w:t>network</w:t>
      </w:r>
      <w:proofErr w:type="gramEnd"/>
      <w:r w:rsidRPr="00140E21">
        <w:t xml:space="preserve"> policies,</w:t>
      </w:r>
    </w:p>
    <w:p w14:paraId="531DF64D" w14:textId="77777777" w:rsidR="004911D5" w:rsidRPr="00140E21" w:rsidRDefault="004911D5" w:rsidP="004911D5">
      <w:pPr>
        <w:pStyle w:val="B1"/>
      </w:pPr>
      <w:r>
        <w:tab/>
      </w:r>
      <w:proofErr w:type="gramStart"/>
      <w:r w:rsidRPr="00140E21">
        <w:t>or</w:t>
      </w:r>
      <w:proofErr w:type="gramEnd"/>
      <w:r w:rsidRPr="00140E21">
        <w:t xml:space="preserve">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7ECB54" w14:textId="77777777" w:rsidR="004911D5" w:rsidRPr="00140E21" w:rsidRDefault="004911D5" w:rsidP="004911D5">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w:t>
      </w:r>
      <w:proofErr w:type="gramStart"/>
      <w:r w:rsidRPr="00140E21">
        <w:t>hasn't</w:t>
      </w:r>
      <w:proofErr w:type="gramEnd"/>
      <w:r w:rsidRPr="00140E21">
        <w:t xml:space="preserve"> received Voice Support Match Indicator from the NG-RAN on time then, based on implementation, AMF may set IMS Voice over PS session supported Indication and update it at a later stage.</w:t>
      </w:r>
    </w:p>
    <w:p w14:paraId="7E4B29CE" w14:textId="77777777" w:rsidR="004911D5" w:rsidRDefault="004911D5" w:rsidP="004911D5">
      <w:pPr>
        <w:pStyle w:val="B1"/>
      </w:pPr>
      <w:r>
        <w:tab/>
      </w:r>
      <w:proofErr w:type="gramStart"/>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roofErr w:type="gramEnd"/>
    </w:p>
    <w:p w14:paraId="248FD14D" w14:textId="77777777" w:rsidR="004911D5" w:rsidRPr="00140E21" w:rsidRDefault="004911D5" w:rsidP="004911D5">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C5D4E6A" w14:textId="77777777" w:rsidR="004911D5" w:rsidRDefault="004911D5" w:rsidP="004911D5">
      <w:pPr>
        <w:pStyle w:val="B1"/>
      </w:pPr>
      <w:r w:rsidRPr="00140E21">
        <w:tab/>
        <w:t xml:space="preserve">The Emergency Service Support indicator informs the UE that emergency services </w:t>
      </w:r>
      <w:proofErr w:type="gramStart"/>
      <w:r w:rsidRPr="00140E21">
        <w:t>are supported</w:t>
      </w:r>
      <w:proofErr w:type="gramEnd"/>
      <w:r w:rsidRPr="00140E21">
        <w:t>,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w:t>
      </w:r>
      <w:proofErr w:type="gramStart"/>
      <w:r w:rsidRPr="00140E21">
        <w:t>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roofErr w:type="gramEnd"/>
    </w:p>
    <w:p w14:paraId="6296115F" w14:textId="77777777" w:rsidR="004911D5" w:rsidRPr="00140E21" w:rsidRDefault="004911D5" w:rsidP="004911D5">
      <w:pPr>
        <w:pStyle w:val="B1"/>
      </w:pPr>
      <w:r>
        <w:tab/>
      </w:r>
      <w:r w:rsidRPr="00140E21">
        <w:t xml:space="preserve">The Accepted DRX parameters </w:t>
      </w:r>
      <w:proofErr w:type="gramStart"/>
      <w:r w:rsidRPr="00140E21">
        <w:t>are defined</w:t>
      </w:r>
      <w:proofErr w:type="gramEnd"/>
      <w:r w:rsidRPr="00140E21">
        <w:t xml:space="preserve">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322553B0" w14:textId="77777777" w:rsidR="004911D5" w:rsidRPr="00140E21" w:rsidRDefault="004911D5" w:rsidP="004911D5">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all the </w:t>
      </w:r>
      <w:proofErr w:type="gramStart"/>
      <w:r w:rsidRPr="00140E21">
        <w:rPr>
          <w:lang w:eastAsia="zh-CN"/>
        </w:rPr>
        <w:t>network slicing</w:t>
      </w:r>
      <w:proofErr w:type="gramEnd"/>
      <w:r w:rsidRPr="00140E21">
        <w:rPr>
          <w:lang w:eastAsia="zh-CN"/>
        </w:rPr>
        <w:t xml:space="preserve"> configuration for all PLMNs and if applicable, update the configuration for the current PLMN based on any received information.</w:t>
      </w:r>
    </w:p>
    <w:p w14:paraId="5D08492C" w14:textId="77777777" w:rsidR="004911D5" w:rsidRPr="00140E21" w:rsidRDefault="004911D5" w:rsidP="004911D5">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1EC0CB4" w14:textId="77777777" w:rsidR="004911D5" w:rsidRDefault="004911D5" w:rsidP="004911D5">
      <w:pPr>
        <w:pStyle w:val="B1"/>
        <w:rPr>
          <w:lang w:eastAsia="zh-CN"/>
        </w:rPr>
      </w:pPr>
      <w:r w:rsidRPr="00140E21">
        <w:rPr>
          <w:lang w:eastAsia="zh-CN"/>
        </w:rPr>
        <w:tab/>
        <w:t xml:space="preserve">For a UE registered in a PLMN, the AMF may provide a List of equivalent </w:t>
      </w:r>
      <w:proofErr w:type="gramStart"/>
      <w:r w:rsidRPr="00140E21">
        <w:rPr>
          <w:lang w:eastAsia="zh-CN"/>
        </w:rPr>
        <w:t>PLMNs which is handled as</w:t>
      </w:r>
      <w:proofErr w:type="gramEnd"/>
      <w:r w:rsidRPr="00140E21">
        <w:rPr>
          <w:lang w:eastAsia="zh-CN"/>
        </w:rPr>
        <w:t xml:space="preserve">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77B0288F" w14:textId="77777777" w:rsidR="004911D5" w:rsidRPr="00140E21" w:rsidRDefault="004911D5" w:rsidP="004911D5">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10E79E" w14:textId="77777777" w:rsidR="004911D5" w:rsidRPr="00140E21" w:rsidRDefault="004911D5" w:rsidP="004911D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F926100" w14:textId="77777777" w:rsidR="004911D5" w:rsidRPr="00140E21" w:rsidRDefault="004911D5" w:rsidP="004911D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DA03D93" w14:textId="77777777" w:rsidR="004911D5" w:rsidRPr="00140E21" w:rsidRDefault="004911D5" w:rsidP="004911D5">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676724EA" w14:textId="77777777" w:rsidR="004911D5" w:rsidRPr="00140E21" w:rsidRDefault="004911D5" w:rsidP="004911D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B001027" w14:textId="77777777" w:rsidR="004911D5" w:rsidRPr="00140E21" w:rsidRDefault="004911D5" w:rsidP="004911D5">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C789EA1" w14:textId="77777777" w:rsidR="004911D5" w:rsidRPr="00140E21" w:rsidRDefault="004911D5" w:rsidP="004911D5">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A6A6712" w14:textId="77777777" w:rsidR="004911D5" w:rsidRPr="00140E21" w:rsidRDefault="004911D5" w:rsidP="004911D5">
      <w:pPr>
        <w:pStyle w:val="B1"/>
        <w:rPr>
          <w:lang w:eastAsia="zh-CN"/>
        </w:rPr>
      </w:pPr>
      <w:r w:rsidRPr="00140E21">
        <w:rPr>
          <w:lang w:eastAsia="zh-CN"/>
        </w:rPr>
        <w:tab/>
        <w:t xml:space="preserve">The AMF includes Service Gap Time if Service Gap Time is present in the subscription information (steps 14a-c) or the </w:t>
      </w:r>
      <w:proofErr w:type="gramStart"/>
      <w:r w:rsidRPr="00140E21">
        <w:rPr>
          <w:lang w:eastAsia="zh-CN"/>
        </w:rPr>
        <w:t>Service Gap Time has been updated by the Subscriber Data Update Notification to AMF procedure (see clause 4.5.1)</w:t>
      </w:r>
      <w:proofErr w:type="gramEnd"/>
      <w:r w:rsidRPr="00140E21">
        <w:rPr>
          <w:lang w:eastAsia="zh-CN"/>
        </w:rPr>
        <w:t xml:space="preserve"> and the UE has indicated UE Service Gap Control Capability.</w:t>
      </w:r>
    </w:p>
    <w:p w14:paraId="6F00FC8C" w14:textId="77777777" w:rsidR="004911D5" w:rsidRPr="00140E21" w:rsidRDefault="004911D5" w:rsidP="004911D5">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E56CFD" w14:textId="77777777" w:rsidR="004911D5" w:rsidRDefault="004911D5" w:rsidP="004911D5">
      <w:pPr>
        <w:pStyle w:val="B1"/>
        <w:rPr>
          <w:lang w:eastAsia="zh-CN"/>
        </w:rPr>
      </w:pPr>
      <w:r>
        <w:rPr>
          <w:lang w:eastAsia="zh-CN"/>
        </w:rPr>
        <w:tab/>
        <w:t xml:space="preserve">If the network supports </w:t>
      </w:r>
      <w:proofErr w:type="gramStart"/>
      <w:r>
        <w:rPr>
          <w:lang w:eastAsia="zh-CN"/>
        </w:rPr>
        <w:t>WUS</w:t>
      </w:r>
      <w:proofErr w:type="gramEnd"/>
      <w:r>
        <w:rPr>
          <w:lang w:eastAsia="zh-CN"/>
        </w:rPr>
        <w:t xml:space="preserve"> grouping (see TS 23.501 [2]), the AMF shall send the WUS Assistance Information to the UE. If the UE provided the UE paging probability information in Step 1, the AMF </w:t>
      </w:r>
      <w:proofErr w:type="gramStart"/>
      <w:r>
        <w:rPr>
          <w:lang w:eastAsia="zh-CN"/>
        </w:rPr>
        <w:t>takes it into account</w:t>
      </w:r>
      <w:proofErr w:type="gramEnd"/>
      <w:r>
        <w:rPr>
          <w:lang w:eastAsia="zh-CN"/>
        </w:rPr>
        <w:t xml:space="preserve"> to determine the WUS Assistance Information.</w:t>
      </w:r>
    </w:p>
    <w:p w14:paraId="6392EF90" w14:textId="77777777" w:rsidR="004911D5" w:rsidRDefault="004911D5" w:rsidP="004911D5">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6FD565C" w14:textId="77777777" w:rsidR="004911D5" w:rsidRPr="00140E21" w:rsidRDefault="004911D5" w:rsidP="004911D5">
      <w:pPr>
        <w:pStyle w:val="B1"/>
        <w:rPr>
          <w:lang w:eastAsia="zh-CN"/>
        </w:rPr>
      </w:pPr>
      <w:r w:rsidRPr="00140E21">
        <w:rPr>
          <w:lang w:eastAsia="zh-CN"/>
        </w:rPr>
        <w:tab/>
      </w:r>
      <w:proofErr w:type="gramStart"/>
      <w:r w:rsidRPr="00140E21">
        <w:rPr>
          <w:lang w:eastAsia="zh-CN"/>
        </w:rPr>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proofErr w:type="gramEnd"/>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FE6C23E" w14:textId="77777777" w:rsidR="004911D5" w:rsidRDefault="004911D5" w:rsidP="004911D5">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2B68E8E" w14:textId="77777777" w:rsidR="004911D5" w:rsidRDefault="004911D5" w:rsidP="004911D5">
      <w:pPr>
        <w:pStyle w:val="B1"/>
        <w:rPr>
          <w:lang w:eastAsia="zh-CN"/>
        </w:rPr>
      </w:pPr>
      <w:r>
        <w:rPr>
          <w:lang w:eastAsia="zh-CN"/>
        </w:rPr>
        <w:tab/>
        <w:t xml:space="preserve">If the UE has indicated the support of Unavailability Period in the UE MM Core Network Capability in the Registration Request, the AMF shall indicate to the UE whether the corresponding feature </w:t>
      </w:r>
      <w:proofErr w:type="gramStart"/>
      <w:r>
        <w:rPr>
          <w:lang w:eastAsia="zh-CN"/>
        </w:rPr>
        <w:t>is supported</w:t>
      </w:r>
      <w:proofErr w:type="gramEnd"/>
      <w:r>
        <w:rPr>
          <w:lang w:eastAsia="zh-CN"/>
        </w:rPr>
        <w:t xml:space="preserve"> by providing the "Unavailability Period Support" indication.</w:t>
      </w:r>
    </w:p>
    <w:p w14:paraId="5087A2BE" w14:textId="77777777" w:rsidR="004911D5" w:rsidRDefault="004911D5" w:rsidP="004911D5">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E7B45F6" w14:textId="77777777" w:rsidR="004911D5" w:rsidRDefault="004911D5" w:rsidP="004911D5">
      <w:pPr>
        <w:pStyle w:val="B1"/>
        <w:rPr>
          <w:lang w:eastAsia="zh-CN"/>
        </w:rPr>
      </w:pPr>
      <w:r>
        <w:rPr>
          <w:lang w:eastAsia="zh-CN"/>
        </w:rPr>
        <w:tab/>
      </w:r>
      <w:proofErr w:type="gramStart"/>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w:t>
      </w:r>
      <w:proofErr w:type="gramEnd"/>
      <w:r>
        <w:rPr>
          <w:lang w:eastAsia="zh-CN"/>
        </w:rPr>
        <w:t xml:space="preserve"> The AMF shall only </w:t>
      </w:r>
      <w:r>
        <w:rPr>
          <w:lang w:eastAsia="zh-CN"/>
        </w:rPr>
        <w:lastRenderedPageBreak/>
        <w:t xml:space="preserve">indicate Paging Restriction Supported together with either Connection Release Supported or Reject Paging Request Supported. The UE shall only use Multi-USIM specific features that the AMF indicated as </w:t>
      </w:r>
      <w:proofErr w:type="gramStart"/>
      <w:r>
        <w:rPr>
          <w:lang w:eastAsia="zh-CN"/>
        </w:rPr>
        <w:t>being supported</w:t>
      </w:r>
      <w:proofErr w:type="gramEnd"/>
      <w:r>
        <w:rPr>
          <w:lang w:eastAsia="zh-CN"/>
        </w:rPr>
        <w:t>.</w:t>
      </w:r>
    </w:p>
    <w:p w14:paraId="5A37E0A2" w14:textId="77777777" w:rsidR="004911D5" w:rsidRDefault="004911D5" w:rsidP="004911D5">
      <w:pPr>
        <w:pStyle w:val="B1"/>
        <w:rPr>
          <w:lang w:eastAsia="zh-CN"/>
        </w:rPr>
      </w:pPr>
      <w:r>
        <w:rPr>
          <w:lang w:eastAsia="zh-CN"/>
        </w:rPr>
        <w:tab/>
      </w:r>
      <w:proofErr w:type="gramStart"/>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roofErr w:type="gramEnd"/>
    </w:p>
    <w:p w14:paraId="2CB180D8" w14:textId="77777777" w:rsidR="004911D5" w:rsidRDefault="004911D5" w:rsidP="004911D5">
      <w:pPr>
        <w:pStyle w:val="B1"/>
        <w:rPr>
          <w:lang w:eastAsia="zh-CN"/>
        </w:rPr>
      </w:pPr>
      <w:r>
        <w:rPr>
          <w:lang w:eastAsia="zh-CN"/>
        </w:rPr>
        <w:tab/>
        <w:t xml:space="preserve">If the UE and AMF supports Disaster Roaming service, the AMF may include the "list of PLMN(s) to </w:t>
      </w:r>
      <w:proofErr w:type="gramStart"/>
      <w:r>
        <w:rPr>
          <w:lang w:eastAsia="zh-CN"/>
        </w:rPr>
        <w:t>be used</w:t>
      </w:r>
      <w:proofErr w:type="gramEnd"/>
      <w:r>
        <w:rPr>
          <w:lang w:eastAsia="zh-CN"/>
        </w:rPr>
        <w:t xml:space="preserve"> in Disaster Condition", Disaster Roaming wait range information and Disaster Return wait range information as specified in TS 23.501 [2].</w:t>
      </w:r>
    </w:p>
    <w:p w14:paraId="30A897B7" w14:textId="77777777" w:rsidR="004911D5" w:rsidRDefault="004911D5" w:rsidP="004911D5">
      <w:pPr>
        <w:pStyle w:val="B1"/>
        <w:rPr>
          <w:lang w:eastAsia="zh-CN"/>
        </w:rPr>
      </w:pPr>
      <w:r>
        <w:rPr>
          <w:lang w:eastAsia="zh-CN"/>
        </w:rPr>
        <w:tab/>
        <w:t xml:space="preserve">If AMF receives multiple TAIs from the NG-RAN in step 3 and determines that some, but not all of them </w:t>
      </w:r>
      <w:proofErr w:type="gramStart"/>
      <w:r>
        <w:rPr>
          <w:lang w:eastAsia="zh-CN"/>
        </w:rPr>
        <w:t>are forbidden</w:t>
      </w:r>
      <w:proofErr w:type="gramEnd"/>
      <w:r>
        <w:rPr>
          <w:lang w:eastAsia="zh-CN"/>
        </w:rPr>
        <w:t xml:space="preserve"> by subscription or by operator policy, the AMF shall include the forbidden TAI(s) in the Registration Accept message.</w:t>
      </w:r>
    </w:p>
    <w:p w14:paraId="4ED118A1" w14:textId="77777777" w:rsidR="004911D5" w:rsidRDefault="004911D5" w:rsidP="004911D5">
      <w:pPr>
        <w:pStyle w:val="B1"/>
        <w:rPr>
          <w:lang w:eastAsia="zh-CN"/>
        </w:rPr>
      </w:pPr>
      <w:r>
        <w:rPr>
          <w:lang w:eastAsia="zh-CN"/>
        </w:rPr>
        <w:tab/>
        <w:t>In the case of Emergency Registration, the AMF shall not indicate support for any Multi-USIM specific features to the UE.</w:t>
      </w:r>
    </w:p>
    <w:p w14:paraId="46AAA776" w14:textId="77777777" w:rsidR="004911D5" w:rsidRDefault="004911D5" w:rsidP="004911D5">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BE744F1" w14:textId="77777777" w:rsidR="004911D5" w:rsidRDefault="004911D5" w:rsidP="004911D5">
      <w:pPr>
        <w:pStyle w:val="B1"/>
        <w:rPr>
          <w:lang w:eastAsia="zh-CN"/>
        </w:rPr>
      </w:pPr>
      <w:r>
        <w:rPr>
          <w:lang w:eastAsia="zh-CN"/>
        </w:rPr>
        <w:tab/>
      </w:r>
      <w:proofErr w:type="gramStart"/>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w:t>
      </w:r>
      <w:proofErr w:type="gramEnd"/>
      <w:r>
        <w:rPr>
          <w:lang w:eastAsia="zh-CN"/>
        </w:rPr>
        <w:t xml:space="preserve"> The AMF may determine a Maximum Time Offset and provide it to UE when it </w:t>
      </w:r>
      <w:proofErr w:type="gramStart"/>
      <w:r>
        <w:rPr>
          <w:lang w:eastAsia="zh-CN"/>
        </w:rPr>
        <w:t>is allowed</w:t>
      </w:r>
      <w:proofErr w:type="gramEnd"/>
      <w:r>
        <w:rPr>
          <w:lang w:eastAsia="zh-CN"/>
        </w:rPr>
        <w:t xml:space="preserve"> to initiate NAS signalling with the network as described in clause 5.4.13.5 of TS 23.501 [2].</w:t>
      </w:r>
    </w:p>
    <w:p w14:paraId="124C9AAF" w14:textId="77777777" w:rsidR="004911D5" w:rsidRDefault="004911D5" w:rsidP="004911D5">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FD6E9D8" w14:textId="77777777" w:rsidR="004911D5" w:rsidRDefault="004911D5" w:rsidP="004911D5">
      <w:pPr>
        <w:pStyle w:val="B1"/>
        <w:rPr>
          <w:lang w:eastAsia="zh-CN"/>
        </w:rPr>
      </w:pPr>
      <w:r>
        <w:rPr>
          <w:lang w:eastAsia="zh-CN"/>
        </w:rPr>
        <w:tab/>
      </w:r>
      <w:proofErr w:type="gramStart"/>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w:t>
      </w:r>
      <w:proofErr w:type="gramEnd"/>
      <w:r>
        <w:rPr>
          <w:lang w:eastAsia="zh-CN"/>
        </w:rPr>
        <w:t xml:space="preserve">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12D5B4C6" w14:textId="20D159F1" w:rsidR="004911D5" w:rsidRDefault="004911D5" w:rsidP="004911D5">
      <w:pPr>
        <w:pStyle w:val="B1"/>
        <w:rPr>
          <w:ins w:id="15" w:author="Samsung" w:date="2024-10-04T15:35:00Z"/>
          <w:lang w:eastAsia="zh-CN"/>
        </w:rPr>
      </w:pPr>
      <w:r>
        <w:rPr>
          <w:lang w:eastAsia="zh-CN"/>
        </w:rPr>
        <w:tab/>
      </w:r>
      <w:proofErr w:type="gramStart"/>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roofErr w:type="gramEnd"/>
    </w:p>
    <w:p w14:paraId="1A742A3A" w14:textId="0FD344EB" w:rsidR="004911D5" w:rsidRDefault="004911D5" w:rsidP="004911D5">
      <w:pPr>
        <w:pStyle w:val="B1"/>
        <w:ind w:firstLine="0"/>
        <w:rPr>
          <w:lang w:eastAsia="zh-CN"/>
        </w:rPr>
      </w:pPr>
      <w:proofErr w:type="gramStart"/>
      <w:ins w:id="16" w:author="Samsung" w:date="2024-10-04T15:35:00Z">
        <w:r>
          <w:rPr>
            <w:lang w:eastAsia="zh-CN"/>
          </w:rPr>
          <w:t xml:space="preserve">If the UE has indicated the support for enforcement of maximum number of allowed simultaneous non-3GPP device identifiers and if the AMF received “maximum number of </w:t>
        </w:r>
        <w:r>
          <w:t>devices with identifier that can be simultaneously connected per UE</w:t>
        </w:r>
        <w:r>
          <w:rPr>
            <w:lang w:eastAsia="zh-CN"/>
          </w:rPr>
          <w:t xml:space="preserve">” from the UDM as part of Access and Mobility Subscription data then AMF shall send this maximum number in Registration Accept message </w:t>
        </w:r>
        <w:r>
          <w:t>as specified in clause 4.10.x of TS 23.316 [53]</w:t>
        </w:r>
        <w:r>
          <w:rPr>
            <w:lang w:eastAsia="zh-CN"/>
          </w:rPr>
          <w:t>.</w:t>
        </w:r>
      </w:ins>
      <w:proofErr w:type="gramEnd"/>
    </w:p>
    <w:p w14:paraId="2B84D757" w14:textId="77777777" w:rsidR="004911D5" w:rsidRPr="00140E21" w:rsidRDefault="004911D5" w:rsidP="004911D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w:t>
      </w:r>
      <w:proofErr w:type="gramStart"/>
      <w:r w:rsidRPr="00140E21">
        <w:rPr>
          <w:lang w:eastAsia="zh-CN"/>
        </w:rPr>
        <w:t>is skipped</w:t>
      </w:r>
      <w:proofErr w:type="gramEnd"/>
      <w:r w:rsidRPr="00140E21">
        <w:rPr>
          <w:lang w:eastAsia="zh-CN"/>
        </w:rPr>
        <w:t>.</w:t>
      </w:r>
    </w:p>
    <w:p w14:paraId="2245DC0E" w14:textId="77777777" w:rsidR="004911D5" w:rsidRPr="00140E21" w:rsidRDefault="004911D5" w:rsidP="004911D5">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6D17C872" w14:textId="77777777" w:rsidR="004911D5" w:rsidRPr="00140E21" w:rsidRDefault="004911D5" w:rsidP="004911D5">
      <w:pPr>
        <w:pStyle w:val="B1"/>
        <w:rPr>
          <w:lang w:eastAsia="zh-CN"/>
        </w:rPr>
      </w:pPr>
      <w:r w:rsidRPr="00140E21">
        <w:rPr>
          <w:lang w:eastAsia="zh-CN"/>
        </w:rPr>
        <w:tab/>
        <w:t>PCF triggers UE Configuration Update Procedure as defined in clause 4.2.4.3.</w:t>
      </w:r>
    </w:p>
    <w:p w14:paraId="4471A291" w14:textId="77777777" w:rsidR="004911D5" w:rsidRPr="00140E21" w:rsidRDefault="004911D5" w:rsidP="004911D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67676E8" w14:textId="77777777" w:rsidR="004911D5" w:rsidRPr="00140E21" w:rsidRDefault="004911D5" w:rsidP="004911D5">
      <w:pPr>
        <w:pStyle w:val="B1"/>
      </w:pPr>
      <w:r w:rsidRPr="00140E21">
        <w:lastRenderedPageBreak/>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19BC8125" w14:textId="77777777" w:rsidR="004911D5" w:rsidRPr="00140E21" w:rsidRDefault="004911D5" w:rsidP="004911D5">
      <w:pPr>
        <w:pStyle w:val="B1"/>
      </w:pPr>
      <w:r w:rsidRPr="00140E21">
        <w:tab/>
        <w:t xml:space="preserve">The UE sends a Registration Complete message to the AMF to acknowledge if a new </w:t>
      </w:r>
      <w:r w:rsidRPr="00140E21">
        <w:rPr>
          <w:lang w:eastAsia="zh-CN"/>
        </w:rPr>
        <w:t>5G-GUTI</w:t>
      </w:r>
      <w:r w:rsidRPr="00140E21">
        <w:t xml:space="preserve"> </w:t>
      </w:r>
      <w:proofErr w:type="gramStart"/>
      <w:r w:rsidRPr="00140E21">
        <w:t>was assigned</w:t>
      </w:r>
      <w:proofErr w:type="gramEnd"/>
      <w:r w:rsidRPr="00140E21">
        <w:t>.</w:t>
      </w:r>
    </w:p>
    <w:p w14:paraId="6FB31A44" w14:textId="77777777" w:rsidR="004911D5" w:rsidRPr="00140E21" w:rsidRDefault="004911D5" w:rsidP="004911D5">
      <w:pPr>
        <w:pStyle w:val="B1"/>
      </w:pPr>
      <w:r w:rsidRPr="00140E21">
        <w:tab/>
        <w:t xml:space="preserve">If new </w:t>
      </w:r>
      <w:r w:rsidRPr="00140E21">
        <w:rPr>
          <w:lang w:eastAsia="zh-CN"/>
        </w:rPr>
        <w:t>5G-GUTI</w:t>
      </w:r>
      <w:r w:rsidRPr="00140E21">
        <w:t xml:space="preserve"> </w:t>
      </w:r>
      <w:proofErr w:type="gramStart"/>
      <w:r w:rsidRPr="00140E21">
        <w:t>was assigned</w:t>
      </w:r>
      <w:proofErr w:type="gramEnd"/>
      <w:r w:rsidRPr="00140E21">
        <w:t>, then the UE passes the new 5G-GUTI to its 3GPP access' lower layer when a lower layer (either 3GPP access or non-3GPP access) indicates to the UE's RM layer that the Registration Complete message has been successfully transferred across the radio interface.</w:t>
      </w:r>
    </w:p>
    <w:p w14:paraId="45039AE3" w14:textId="77777777" w:rsidR="004911D5" w:rsidRPr="00140E21" w:rsidRDefault="004911D5" w:rsidP="004911D5">
      <w:pPr>
        <w:pStyle w:val="NO"/>
      </w:pPr>
      <w:r w:rsidRPr="00140E21">
        <w:t>NOTE </w:t>
      </w:r>
      <w:r>
        <w:t>14</w:t>
      </w:r>
      <w:r w:rsidRPr="00140E21">
        <w:t>:</w:t>
      </w:r>
      <w:r w:rsidRPr="00140E21">
        <w:tab/>
        <w:t xml:space="preserve">The above </w:t>
      </w:r>
      <w:proofErr w:type="gramStart"/>
      <w:r w:rsidRPr="00140E21">
        <w:t>is needed</w:t>
      </w:r>
      <w:proofErr w:type="gramEnd"/>
      <w:r w:rsidRPr="00140E21">
        <w:t xml:space="preserve">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3659DDCB" w14:textId="77777777" w:rsidR="004911D5" w:rsidRPr="00140E21" w:rsidRDefault="004911D5" w:rsidP="004911D5">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309E7ABB" w14:textId="77777777" w:rsidR="004911D5" w:rsidRPr="00140E21" w:rsidRDefault="004911D5" w:rsidP="004911D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AD7246F" w14:textId="77777777" w:rsidR="004911D5" w:rsidRPr="00140E21" w:rsidRDefault="004911D5" w:rsidP="004911D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A9DA19F" w14:textId="77777777" w:rsidR="004911D5" w:rsidRDefault="004911D5" w:rsidP="004911D5">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4C4E2ECC" w14:textId="77777777" w:rsidR="004911D5" w:rsidRDefault="004911D5" w:rsidP="004911D5">
      <w:pPr>
        <w:pStyle w:val="B1"/>
        <w:rPr>
          <w:lang w:eastAsia="zh-CN"/>
        </w:rPr>
      </w:pPr>
      <w:r>
        <w:rPr>
          <w:lang w:eastAsia="zh-CN"/>
        </w:rPr>
        <w:tab/>
        <w:t>If the UE has indicated Start of Unavailability Period in step 1, the AMF shall release the signalling connection before the start of unavailability period.</w:t>
      </w:r>
    </w:p>
    <w:p w14:paraId="6E66205F" w14:textId="77777777" w:rsidR="004911D5" w:rsidRPr="00140E21" w:rsidRDefault="004911D5" w:rsidP="004911D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EF4DBAA" w14:textId="77777777" w:rsidR="004911D5" w:rsidRDefault="004911D5" w:rsidP="004911D5">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729BEC09" w14:textId="77777777" w:rsidR="004911D5" w:rsidRPr="00140E21" w:rsidRDefault="004911D5" w:rsidP="004911D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2BB08F5" w14:textId="77777777" w:rsidR="004911D5" w:rsidRPr="00140E21" w:rsidRDefault="004911D5" w:rsidP="004911D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xml:space="preserve">. For more details regarding the handling of Steering of Roaming </w:t>
      </w:r>
      <w:proofErr w:type="gramStart"/>
      <w:r w:rsidRPr="00140E21">
        <w:t>information</w:t>
      </w:r>
      <w:proofErr w:type="gramEnd"/>
      <w:r w:rsidRPr="00140E21">
        <w:t xml:space="preserve"> refer to TS</w:t>
      </w:r>
      <w:r>
        <w:t> </w:t>
      </w:r>
      <w:r w:rsidRPr="00140E21">
        <w:t>23.122</w:t>
      </w:r>
      <w:r>
        <w:t> </w:t>
      </w:r>
      <w:r w:rsidRPr="00140E21">
        <w:t>[22].</w:t>
      </w:r>
    </w:p>
    <w:p w14:paraId="3C538A3A" w14:textId="77777777" w:rsidR="004911D5" w:rsidRDefault="004911D5" w:rsidP="004911D5">
      <w:pPr>
        <w:pStyle w:val="B1"/>
      </w:pPr>
      <w:r>
        <w:t>23a.</w:t>
      </w:r>
      <w:r>
        <w:tab/>
        <w:t>For Registration over 3GPP Access, if the AMF does not release the signalling connection, the AMF sends the RRC Inactive Assistance Information to the NG-RAN.</w:t>
      </w:r>
    </w:p>
    <w:p w14:paraId="6BEAAA22" w14:textId="77777777" w:rsidR="004911D5" w:rsidRDefault="004911D5" w:rsidP="004911D5">
      <w:pPr>
        <w:pStyle w:val="B1"/>
      </w:pPr>
      <w:r>
        <w:tab/>
        <w:t xml:space="preserve">For Registration over non-3GPP Access, if the UE is also in CM-CONNECTED state on 3GPP access, the AMF sends the RRC Inactive Assistance Information to the NG-RAN. </w:t>
      </w:r>
      <w:proofErr w:type="gramStart"/>
      <w:r>
        <w:t>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roofErr w:type="gramEnd"/>
    </w:p>
    <w:p w14:paraId="248DDD1A" w14:textId="77777777" w:rsidR="004911D5" w:rsidRPr="00140E21" w:rsidRDefault="004911D5" w:rsidP="004911D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16806EF" w14:textId="77777777" w:rsidR="004911D5" w:rsidRPr="00140E21" w:rsidRDefault="004911D5" w:rsidP="004911D5">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3EDEEC85" w14:textId="77777777" w:rsidR="004911D5" w:rsidRPr="00140E21" w:rsidRDefault="004911D5" w:rsidP="004911D5">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09248129" w14:textId="77777777" w:rsidR="004911D5" w:rsidRPr="00140E21" w:rsidRDefault="004911D5" w:rsidP="004911D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87BC960" w14:textId="77777777" w:rsidR="004911D5" w:rsidRDefault="004911D5" w:rsidP="004911D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1FE94CA8" w14:textId="77777777" w:rsidR="004911D5" w:rsidRDefault="004911D5" w:rsidP="004911D5">
      <w:pPr>
        <w:pStyle w:val="B1"/>
      </w:pPr>
      <w:r>
        <w:tab/>
        <w:t>The AMF stores an indication in the UE context for any S-NSSAI of the HPLMN subject to Network Slice-Specific Authentication and Authorization for which the Network Slice-Specific Authentication and Authorization succeeds.</w:t>
      </w:r>
    </w:p>
    <w:p w14:paraId="542E8845" w14:textId="77777777" w:rsidR="004911D5" w:rsidRDefault="004911D5" w:rsidP="004911D5">
      <w:pPr>
        <w:pStyle w:val="B1"/>
      </w:pPr>
      <w:r>
        <w:tab/>
      </w:r>
      <w:proofErr w:type="gramStart"/>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roofErr w:type="gramEnd"/>
    </w:p>
    <w:p w14:paraId="182EA499" w14:textId="77777777" w:rsidR="004911D5" w:rsidRDefault="004911D5" w:rsidP="004911D5">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06D39C7" w14:textId="47BE5F31" w:rsidR="004911D5" w:rsidRDefault="004911D5" w:rsidP="004911D5">
      <w:r w:rsidRPr="00140E21">
        <w:t xml:space="preserve">The mobility related event notifications towards the NF consumers </w:t>
      </w:r>
      <w:proofErr w:type="gramStart"/>
      <w:r w:rsidRPr="00140E21">
        <w:t>are triggered</w:t>
      </w:r>
      <w:proofErr w:type="gramEnd"/>
      <w:r w:rsidRPr="00140E21">
        <w:t xml:space="preserve"> at the end of this procedure for cases as described in clause 4.15.4.</w:t>
      </w:r>
    </w:p>
    <w:p w14:paraId="3106B8A4" w14:textId="77777777" w:rsidR="004911D5" w:rsidRDefault="004911D5" w:rsidP="004911D5">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24E2352D" w14:textId="77777777" w:rsidR="004911D5" w:rsidRPr="00140E21" w:rsidRDefault="004911D5" w:rsidP="004911D5">
      <w:pPr>
        <w:pStyle w:val="Heading5"/>
      </w:pPr>
      <w:bookmarkStart w:id="17" w:name="_Toc178071425"/>
      <w:r w:rsidRPr="00140E21">
        <w:t>4.3.2.2.1</w:t>
      </w:r>
      <w:r w:rsidRPr="00140E21">
        <w:tab/>
        <w:t>Non-roaming and Roaming with Local Breakout</w:t>
      </w:r>
      <w:bookmarkEnd w:id="17"/>
    </w:p>
    <w:p w14:paraId="151EB945" w14:textId="77777777" w:rsidR="004911D5" w:rsidRPr="00140E21" w:rsidRDefault="004911D5" w:rsidP="004911D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w:t>
      </w:r>
      <w:proofErr w:type="gramStart"/>
      <w:r w:rsidRPr="00140E21">
        <w:t>is used</w:t>
      </w:r>
      <w:proofErr w:type="gramEnd"/>
      <w:r w:rsidRPr="00140E21">
        <w:t xml:space="preserve"> to:</w:t>
      </w:r>
    </w:p>
    <w:p w14:paraId="56B64F33" w14:textId="77777777" w:rsidR="004911D5" w:rsidRPr="00140E21" w:rsidRDefault="004911D5" w:rsidP="004911D5">
      <w:pPr>
        <w:pStyle w:val="B1"/>
      </w:pPr>
      <w:r w:rsidRPr="00140E21">
        <w:t>-</w:t>
      </w:r>
      <w:r w:rsidRPr="00140E21">
        <w:tab/>
        <w:t>Establish a new PDU Session</w:t>
      </w:r>
      <w:proofErr w:type="gramStart"/>
      <w:r w:rsidRPr="00140E21">
        <w:t>;</w:t>
      </w:r>
      <w:proofErr w:type="gramEnd"/>
    </w:p>
    <w:p w14:paraId="2B094E24" w14:textId="77777777" w:rsidR="004911D5" w:rsidRPr="00140E21" w:rsidRDefault="004911D5" w:rsidP="004911D5">
      <w:pPr>
        <w:pStyle w:val="B1"/>
      </w:pPr>
      <w:r w:rsidRPr="00140E21">
        <w:t>-</w:t>
      </w:r>
      <w:r w:rsidRPr="00140E21">
        <w:tab/>
        <w:t xml:space="preserve">Handover a PDN Connection </w:t>
      </w:r>
      <w:proofErr w:type="gramStart"/>
      <w:r w:rsidRPr="00140E21">
        <w:t>in EPS to PDU Session in 5GS without N26</w:t>
      </w:r>
      <w:proofErr w:type="gramEnd"/>
      <w:r w:rsidRPr="00140E21">
        <w:t xml:space="preserve"> interface;</w:t>
      </w:r>
    </w:p>
    <w:p w14:paraId="1F078329" w14:textId="77777777" w:rsidR="004911D5" w:rsidRPr="00140E21" w:rsidRDefault="004911D5" w:rsidP="004911D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E3F8BB1" w14:textId="77777777" w:rsidR="004911D5" w:rsidRPr="00140E21" w:rsidRDefault="004911D5" w:rsidP="004911D5">
      <w:pPr>
        <w:pStyle w:val="B1"/>
      </w:pPr>
      <w:r w:rsidRPr="00140E21">
        <w:t>-</w:t>
      </w:r>
      <w:r w:rsidRPr="00140E21">
        <w:tab/>
        <w:t>Request a PDU Session for Emergency services.</w:t>
      </w:r>
    </w:p>
    <w:p w14:paraId="66DEF04C" w14:textId="77777777" w:rsidR="004911D5" w:rsidRPr="00140E21" w:rsidRDefault="004911D5" w:rsidP="004911D5">
      <w:r w:rsidRPr="00140E21">
        <w:t xml:space="preserve">In </w:t>
      </w:r>
      <w:r>
        <w:t xml:space="preserve">the </w:t>
      </w:r>
      <w:r w:rsidRPr="00140E21">
        <w:t xml:space="preserve">case of roaming, the AMF determines if a PDU Session is to </w:t>
      </w:r>
      <w:proofErr w:type="gramStart"/>
      <w:r w:rsidRPr="00140E21">
        <w:t>be established</w:t>
      </w:r>
      <w:proofErr w:type="gramEnd"/>
      <w:r w:rsidRPr="00140E21">
        <w:t xml:space="preserve"> in LBO or Home Routing. In the case of LBO, the procedure is as in the case of non-roaming with the difference that the AMF, the SMF, the UPF and the PCF are located in the visited network. PDU Sessions for Emergency services </w:t>
      </w:r>
      <w:proofErr w:type="gramStart"/>
      <w:r w:rsidRPr="00140E21">
        <w:t>are never established</w:t>
      </w:r>
      <w:proofErr w:type="gramEnd"/>
      <w:r w:rsidRPr="00140E21">
        <w:t xml:space="preserve"> in Home Routed mode.</w:t>
      </w:r>
      <w:r>
        <w:t xml:space="preserve"> If Control Plane </w:t>
      </w:r>
      <w:proofErr w:type="spellStart"/>
      <w:r>
        <w:t>CIoT</w:t>
      </w:r>
      <w:proofErr w:type="spellEnd"/>
      <w:r>
        <w:t xml:space="preserve"> 5GS Optimisation </w:t>
      </w:r>
      <w:proofErr w:type="gramStart"/>
      <w:r>
        <w:t>is enabled</w:t>
      </w:r>
      <w:proofErr w:type="gramEnd"/>
      <w:r>
        <w:t xml:space="preserve"> for the PDU session with</w:t>
      </w:r>
      <w:r w:rsidRPr="00140E21">
        <w:t xml:space="preserve"> LBO, the NEF is not used</w:t>
      </w:r>
      <w:r>
        <w:t xml:space="preserve"> as the anchor of this PDU Session</w:t>
      </w:r>
      <w:r w:rsidRPr="00140E21">
        <w:t>.</w:t>
      </w:r>
    </w:p>
    <w:p w14:paraId="11B57C23" w14:textId="77777777" w:rsidR="004911D5" w:rsidRPr="00140E21" w:rsidRDefault="004911D5" w:rsidP="004911D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7A680D19" w14:textId="77777777" w:rsidR="004911D5" w:rsidRDefault="004911D5" w:rsidP="004911D5">
      <w:pPr>
        <w:pStyle w:val="TH"/>
      </w:pPr>
      <w:r w:rsidRPr="00050CA8">
        <w:object w:dxaOrig="9597" w:dyaOrig="13464" w14:anchorId="36B04F62">
          <v:shape id="_x0000_i1026" type="#_x0000_t75" style="width:479.55pt;height:673.3pt" o:ole="">
            <v:imagedata r:id="rId17" o:title=""/>
          </v:shape>
          <o:OLEObject Type="Embed" ProgID="Word.Picture.8" ShapeID="_x0000_i1026" DrawAspect="Content" ObjectID="_1789579437" r:id="rId18"/>
        </w:object>
      </w:r>
    </w:p>
    <w:p w14:paraId="04CB75BE" w14:textId="77777777" w:rsidR="004911D5" w:rsidRPr="00140E21" w:rsidRDefault="004911D5" w:rsidP="004911D5">
      <w:pPr>
        <w:pStyle w:val="TF"/>
      </w:pPr>
      <w:r w:rsidRPr="00140E21">
        <w:t>Figure 4.3.2.2.1-1: UE-requested PDU Session Establishment for non-roaming and roaming with local breakout</w:t>
      </w:r>
    </w:p>
    <w:p w14:paraId="0C709EAB" w14:textId="77777777" w:rsidR="004911D5" w:rsidRPr="00140E21" w:rsidRDefault="004911D5" w:rsidP="004911D5">
      <w:r w:rsidRPr="00140E21">
        <w:lastRenderedPageBreak/>
        <w:t>The procedure assumes that the UE has already registered on the AMF thus unless the UE is Emergency Registered the AMF has already retrieved the user subscription data from the UDM.</w:t>
      </w:r>
    </w:p>
    <w:p w14:paraId="5783B2C7" w14:textId="77777777" w:rsidR="004911D5" w:rsidRPr="00140E21" w:rsidRDefault="004911D5" w:rsidP="004911D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726E6005" w14:textId="77777777" w:rsidR="004911D5" w:rsidRPr="00140E21" w:rsidRDefault="004911D5" w:rsidP="004911D5">
      <w:pPr>
        <w:pStyle w:val="B1"/>
      </w:pPr>
      <w:r w:rsidRPr="00140E21">
        <w:tab/>
        <w:t>In order to establish a new PDU Session, the UE generates a new PDU Session ID.</w:t>
      </w:r>
    </w:p>
    <w:p w14:paraId="0F6696F5" w14:textId="77777777" w:rsidR="004911D5" w:rsidRPr="00140E21" w:rsidRDefault="004911D5" w:rsidP="004911D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6DB9E149" w14:textId="77777777" w:rsidR="004911D5" w:rsidRPr="00140E21" w:rsidRDefault="004911D5" w:rsidP="004911D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F0494C6" w14:textId="77777777" w:rsidR="004911D5" w:rsidRPr="00140E21" w:rsidRDefault="004911D5" w:rsidP="004911D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DCC2F18" w14:textId="77777777" w:rsidR="004911D5" w:rsidRPr="00140E21" w:rsidRDefault="004911D5" w:rsidP="004911D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D378A47" w14:textId="77777777" w:rsidR="004911D5" w:rsidRPr="00140E21" w:rsidRDefault="004911D5" w:rsidP="004911D5">
      <w:pPr>
        <w:pStyle w:val="B1"/>
      </w:pPr>
      <w:r w:rsidRPr="00140E21">
        <w:tab/>
        <w:t xml:space="preserve">The 5GSM Core Network Capability </w:t>
      </w:r>
      <w:proofErr w:type="gramStart"/>
      <w:r w:rsidRPr="00140E21">
        <w:t>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roofErr w:type="gramEnd"/>
      <w:r w:rsidRPr="00140E21">
        <w:t>.</w:t>
      </w:r>
    </w:p>
    <w:p w14:paraId="36C0A879" w14:textId="77777777" w:rsidR="004911D5" w:rsidRPr="00140E21" w:rsidRDefault="004911D5" w:rsidP="004911D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0C0C44" w14:textId="77777777" w:rsidR="004911D5" w:rsidRPr="00140E21" w:rsidRDefault="004911D5" w:rsidP="004911D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13F4C2B" w14:textId="77777777" w:rsidR="004911D5" w:rsidRPr="00140E21" w:rsidRDefault="004911D5" w:rsidP="004911D5">
      <w:pPr>
        <w:pStyle w:val="B1"/>
      </w:pPr>
      <w:r w:rsidRPr="00140E21">
        <w:tab/>
        <w:t xml:space="preserve">If the use of header compression for Control Plane </w:t>
      </w:r>
      <w:proofErr w:type="spellStart"/>
      <w:r w:rsidRPr="00140E21">
        <w:t>CIoT</w:t>
      </w:r>
      <w:proofErr w:type="spellEnd"/>
      <w:r w:rsidRPr="00140E21">
        <w:t xml:space="preserve"> 5GS optimisation </w:t>
      </w:r>
      <w:proofErr w:type="gramStart"/>
      <w:r w:rsidRPr="00140E21">
        <w:t>was negotiated</w:t>
      </w:r>
      <w:proofErr w:type="gramEnd"/>
      <w:r w:rsidRPr="00140E21">
        <w:t xml:space="preserve">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w:t>
      </w:r>
      <w:proofErr w:type="gramStart"/>
      <w:r>
        <w:t>header compression channel setup</w:t>
      </w:r>
      <w:proofErr w:type="gramEnd"/>
      <w:r>
        <w:t xml:space="preserve">. Optionally, the Header Compression Configuration may include additional </w:t>
      </w:r>
      <w:proofErr w:type="gramStart"/>
      <w:r>
        <w:t>header compression context parameters</w:t>
      </w:r>
      <w:proofErr w:type="gramEnd"/>
      <w:r>
        <w:t>.</w:t>
      </w:r>
    </w:p>
    <w:p w14:paraId="1459E1B2" w14:textId="77777777" w:rsidR="004911D5" w:rsidRPr="00140E21" w:rsidRDefault="004911D5" w:rsidP="004911D5">
      <w:pPr>
        <w:pStyle w:val="B1"/>
      </w:pPr>
      <w:r w:rsidRPr="00140E21">
        <w:tab/>
        <w:t>The NAS message sent by the UE is encapsulated by the AN in a N2 message towards the AMF that should include User location information and Access Type Information.</w:t>
      </w:r>
    </w:p>
    <w:p w14:paraId="5734157F" w14:textId="77777777" w:rsidR="004911D5" w:rsidRPr="00140E21" w:rsidRDefault="004911D5" w:rsidP="004911D5">
      <w:pPr>
        <w:pStyle w:val="B1"/>
      </w:pPr>
      <w:r w:rsidRPr="00140E21">
        <w:tab/>
        <w:t>The PDU Session Establishment Request message may contain SM PDU DN Request Container containing information for the PDU Session authorization by the external DN.</w:t>
      </w:r>
    </w:p>
    <w:p w14:paraId="04298CF2" w14:textId="77777777" w:rsidR="004911D5" w:rsidRPr="00140E21" w:rsidRDefault="004911D5" w:rsidP="004911D5">
      <w:pPr>
        <w:pStyle w:val="B1"/>
      </w:pPr>
      <w:r w:rsidRPr="00140E21">
        <w:tab/>
        <w:t>The UE includes the S-NSSAI from the Allowed NSSAI of the current access type</w:t>
      </w:r>
      <w:r>
        <w:t xml:space="preserve"> or Partially Allowed NSSAI</w:t>
      </w:r>
      <w:r w:rsidRPr="00140E21">
        <w:t>.</w:t>
      </w:r>
      <w:r>
        <w:t xml:space="preserve"> If the UE </w:t>
      </w:r>
      <w:proofErr w:type="gramStart"/>
      <w:r>
        <w:t>is provided</w:t>
      </w:r>
      <w:proofErr w:type="gramEnd"/>
      <w:r>
        <w:t xml:space="preserve">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w:t>
      </w:r>
      <w:proofErr w:type="gramStart"/>
      <w:r>
        <w:t>is provided</w:t>
      </w:r>
      <w:proofErr w:type="gramEnd"/>
      <w:r>
        <w:t xml:space="preserve"> with the mapping of the VPLMN S-NSSAI to a VPLMN Alternative S-NSSAI, the UE provides both the VPLMN Alternative S-NSSAI and the VPLMN S-NSSAI in the PDU Session Establishment message. If the UE </w:t>
      </w:r>
      <w:proofErr w:type="gramStart"/>
      <w:r>
        <w:t>is provided</w:t>
      </w:r>
      <w:proofErr w:type="gramEnd"/>
      <w:r>
        <w:t xml:space="preserve">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910D14B" w14:textId="77777777" w:rsidR="004911D5" w:rsidRPr="00140E21" w:rsidRDefault="004911D5" w:rsidP="004911D5">
      <w:pPr>
        <w:pStyle w:val="B1"/>
      </w:pPr>
      <w:r w:rsidRPr="00140E21">
        <w:tab/>
        <w:t xml:space="preserve">If the procedure is triggered for SSC mode 3 operation, the UE shall also include the Old PDU Session </w:t>
      </w:r>
      <w:proofErr w:type="gramStart"/>
      <w:r w:rsidRPr="00140E21">
        <w:t>ID which</w:t>
      </w:r>
      <w:proofErr w:type="gramEnd"/>
      <w:r w:rsidRPr="00140E21">
        <w:t xml:space="preserve"> indicates the PDU Session ID of the on-going PDU Session to be released, in NAS message. The Old PDU Session ID is included only in this case.</w:t>
      </w:r>
    </w:p>
    <w:p w14:paraId="2539F8A0" w14:textId="77777777" w:rsidR="004911D5" w:rsidRPr="00140E21" w:rsidRDefault="004911D5" w:rsidP="004911D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C03C574" w14:textId="77777777" w:rsidR="004911D5" w:rsidRPr="00140E21" w:rsidRDefault="004911D5" w:rsidP="004911D5">
      <w:pPr>
        <w:pStyle w:val="B1"/>
      </w:pPr>
      <w:r w:rsidRPr="00140E21">
        <w:rPr>
          <w:lang w:eastAsia="zh-CN"/>
        </w:rPr>
        <w:tab/>
        <w:t>The UE shall not trigger a PDU Session establishment for a PDU Session corresponding to a LADN when the UE is outside the area of availability of the LADN.</w:t>
      </w:r>
    </w:p>
    <w:p w14:paraId="77BAB6DF" w14:textId="77777777" w:rsidR="004911D5" w:rsidRDefault="004911D5" w:rsidP="004911D5">
      <w:pPr>
        <w:pStyle w:val="B1"/>
      </w:pPr>
      <w:r>
        <w:tab/>
        <w:t>The UE shall not trigger a PDU Session establishment for a PDU Session associated to an S-NSSAI if the S-NSSAI is not valid as per the S-NSSAI location availability information.</w:t>
      </w:r>
    </w:p>
    <w:p w14:paraId="51069101" w14:textId="77777777" w:rsidR="004911D5" w:rsidRPr="00140E21" w:rsidRDefault="004911D5" w:rsidP="004911D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3F5C748" w14:textId="77777777" w:rsidR="004911D5" w:rsidRPr="00140E21" w:rsidRDefault="004911D5" w:rsidP="004911D5">
      <w:pPr>
        <w:pStyle w:val="B1"/>
      </w:pPr>
      <w:r w:rsidRPr="00140E21">
        <w:tab/>
        <w:t>The PS Data Off status is included in the PCO in the PDU Session Establishment Request message.</w:t>
      </w:r>
    </w:p>
    <w:p w14:paraId="06EAC890" w14:textId="77777777" w:rsidR="004911D5" w:rsidRPr="00140E21" w:rsidRDefault="004911D5" w:rsidP="004911D5">
      <w:pPr>
        <w:pStyle w:val="B1"/>
        <w:rPr>
          <w:lang w:eastAsia="zh-CN"/>
        </w:rPr>
      </w:pPr>
      <w:r w:rsidRPr="00140E21">
        <w:rPr>
          <w:lang w:eastAsia="zh-CN"/>
        </w:rPr>
        <w:tab/>
        <w:t>The UE capability to support Reliable Data Service is included in the PCO in the PDU Session Establishment Request message.</w:t>
      </w:r>
    </w:p>
    <w:p w14:paraId="781CE0A6" w14:textId="77777777" w:rsidR="004911D5" w:rsidRDefault="004911D5" w:rsidP="004911D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6E3442F" w14:textId="77777777" w:rsidR="004911D5" w:rsidRPr="00140E21" w:rsidRDefault="004911D5" w:rsidP="004911D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7BB668F" w14:textId="77777777" w:rsidR="004911D5" w:rsidRDefault="004911D5" w:rsidP="004911D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B5A7196" w14:textId="77777777" w:rsidR="004911D5" w:rsidRDefault="004911D5" w:rsidP="004911D5">
      <w:pPr>
        <w:pStyle w:val="B1"/>
      </w:pPr>
      <w:r>
        <w:tab/>
        <w:t>A UE that hosts the EDC functionality shall indicate in the PCO its capability to support the EDC functionality (see clause 5.2.1 of TS 23.548 [74]).</w:t>
      </w:r>
    </w:p>
    <w:p w14:paraId="67C46813" w14:textId="77777777" w:rsidR="004911D5" w:rsidRDefault="004911D5" w:rsidP="004911D5">
      <w:pPr>
        <w:pStyle w:val="B1"/>
      </w:pPr>
      <w:r>
        <w:tab/>
        <w:t>The UE may also include PDU Session Pair ID and/or RSN in PDU Session Establishment Request message as described in clause 5.33.2.1 of TS 23.501 [2].</w:t>
      </w:r>
    </w:p>
    <w:p w14:paraId="74D97FE9" w14:textId="77777777" w:rsidR="004911D5" w:rsidRDefault="004911D5" w:rsidP="004911D5">
      <w:pPr>
        <w:pStyle w:val="B1"/>
      </w:pPr>
      <w:r>
        <w:tab/>
        <w:t>A UE that supports EAS re-discovery as described in clause 6.2.3.3 of TS 23.548 [74</w:t>
      </w:r>
      <w:proofErr w:type="gramStart"/>
      <w:r>
        <w:t>],</w:t>
      </w:r>
      <w:proofErr w:type="gramEnd"/>
      <w:r>
        <w:t xml:space="preserve"> may indicate so in the PCO.</w:t>
      </w:r>
    </w:p>
    <w:p w14:paraId="570CF3C5" w14:textId="77777777" w:rsidR="004911D5" w:rsidRDefault="004911D5" w:rsidP="004911D5">
      <w:pPr>
        <w:pStyle w:val="B1"/>
      </w:pPr>
      <w:r>
        <w:tab/>
        <w:t xml:space="preserve">Port Management Information Container </w:t>
      </w:r>
      <w:proofErr w:type="gramStart"/>
      <w:r>
        <w:t>may be received</w:t>
      </w:r>
      <w:proofErr w:type="gramEnd"/>
      <w:r>
        <w:t xml:space="preserve"> from DS-TT and includes port management capabilities, i.e. information indicating which standardized and deployment-specific port management information is supported by DS-TT as defined in clause 5.28.3 of TS 23.501 [2].</w:t>
      </w:r>
    </w:p>
    <w:p w14:paraId="26F0BC96" w14:textId="2CD521FF" w:rsidR="004911D5" w:rsidRDefault="004911D5" w:rsidP="004911D5">
      <w:pPr>
        <w:pStyle w:val="B1"/>
        <w:rPr>
          <w:ins w:id="18" w:author="Samsung" w:date="2024-10-04T15:39: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0785F8F3" w14:textId="0232F76E" w:rsidR="004911D5" w:rsidRDefault="004911D5" w:rsidP="004911D5">
      <w:pPr>
        <w:pStyle w:val="B1"/>
      </w:pPr>
      <w:ins w:id="19" w:author="Samsung" w:date="2024-10-04T15:39:00Z">
        <w:r>
          <w:tab/>
        </w:r>
        <w:r w:rsidRPr="00317875">
          <w:rPr>
            <w:rFonts w:hint="eastAsia"/>
          </w:rPr>
          <w:t>I</w:t>
        </w:r>
        <w:r w:rsidRPr="00317875">
          <w:t>f based on URSP the UE establishes a new PDU Session for the traffic of the non-3GPP device behind the UE, the UE includes the device identifier in the NAS message sent to the AMF</w:t>
        </w:r>
        <w:r>
          <w:t>.</w:t>
        </w:r>
      </w:ins>
    </w:p>
    <w:p w14:paraId="7C7F8F2B" w14:textId="77777777" w:rsidR="004911D5" w:rsidRDefault="004911D5" w:rsidP="004911D5">
      <w:pPr>
        <w:pStyle w:val="B1"/>
      </w:pPr>
      <w:r>
        <w:t>2.</w:t>
      </w:r>
      <w:r>
        <w:tab/>
        <w:t>For NR satellite access, the AMF may decide to verify the UE location as described in clause 5.4.11.4 of TS 23.501 [2].</w:t>
      </w:r>
    </w:p>
    <w:p w14:paraId="44A46C2B" w14:textId="77777777" w:rsidR="004911D5" w:rsidRPr="00140E21" w:rsidRDefault="004911D5" w:rsidP="004911D5">
      <w:pPr>
        <w:pStyle w:val="B1"/>
        <w:rPr>
          <w:lang w:eastAsia="zh-CN"/>
        </w:rPr>
      </w:pPr>
      <w:r w:rsidRPr="00140E21">
        <w:tab/>
        <w:t xml:space="preserve">The AMF determines that the message corresponds to a request for a new PDU Session based on that Request Type indicates "initial request" and that the PDU Session ID </w:t>
      </w:r>
      <w:proofErr w:type="gramStart"/>
      <w:r w:rsidRPr="00140E21">
        <w:t>is not used</w:t>
      </w:r>
      <w:proofErr w:type="gramEnd"/>
      <w:r w:rsidRPr="00140E21">
        <w:t xml:space="preserve">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w:t>
      </w:r>
      <w:proofErr w:type="gramStart"/>
      <w:r>
        <w:rPr>
          <w:lang w:eastAsia="zh-CN"/>
        </w:rPr>
        <w:t>shall be used</w:t>
      </w:r>
      <w:proofErr w:type="gramEnd"/>
      <w:r>
        <w:rPr>
          <w:lang w:eastAsia="zh-CN"/>
        </w:rPr>
        <w:t xml:space="preserve">. </w:t>
      </w:r>
      <w:proofErr w:type="gramStart"/>
      <w:r>
        <w:rPr>
          <w:lang w:eastAsia="zh-CN"/>
        </w:rPr>
        <w:t>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xml:space="preserve">, or </w:t>
      </w:r>
      <w:r w:rsidRPr="00140E21">
        <w:rPr>
          <w:lang w:eastAsia="zh-CN"/>
        </w:rPr>
        <w:lastRenderedPageBreak/>
        <w:t>based on operator policy</w:t>
      </w:r>
      <w:r>
        <w:rPr>
          <w:lang w:eastAsia="zh-CN"/>
        </w:rPr>
        <w:t xml:space="preserve"> (e.g. also ensures any UE Requested DNN is allowed for the selected S-NSSAI))</w:t>
      </w:r>
      <w:r w:rsidRPr="00140E21">
        <w:rPr>
          <w:lang w:eastAsia="zh-CN"/>
        </w:rPr>
        <w:t>.</w:t>
      </w:r>
      <w:proofErr w:type="gramEnd"/>
      <w:r w:rsidRPr="00140E21">
        <w:rPr>
          <w:lang w:eastAsia="zh-CN"/>
        </w:rPr>
        <w:t xml:space="preserve"> </w:t>
      </w:r>
      <w:proofErr w:type="gramStart"/>
      <w:r w:rsidRPr="00140E21">
        <w:rPr>
          <w:lang w:eastAsia="zh-CN"/>
        </w:rPr>
        <w:t xml:space="preserve">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w:t>
      </w:r>
      <w:proofErr w:type="gramEnd"/>
      <w:r w:rsidRPr="00140E21">
        <w:rPr>
          <w:lang w:eastAsia="zh-CN"/>
        </w:rPr>
        <w:t xml:space="preserve"> </w:t>
      </w:r>
      <w:proofErr w:type="gramStart"/>
      <w:r w:rsidRPr="00140E21">
        <w:rPr>
          <w:lang w:eastAsia="zh-CN"/>
        </w:rPr>
        <w:t>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w:t>
      </w:r>
      <w:proofErr w:type="gramEnd"/>
      <w:r w:rsidRPr="00140E21">
        <w:rPr>
          <w:lang w:eastAsia="zh-CN"/>
        </w:rPr>
        <w:t xml:space="preserve">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2D677B9" w14:textId="77777777" w:rsidR="004911D5" w:rsidRPr="00140E21" w:rsidRDefault="004911D5" w:rsidP="004911D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8BBE6B3" w14:textId="77777777" w:rsidR="004911D5" w:rsidRPr="00140E21" w:rsidRDefault="004911D5" w:rsidP="004911D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4B8E297C" w14:textId="77777777" w:rsidR="004911D5" w:rsidRPr="00140E21" w:rsidRDefault="004911D5" w:rsidP="004911D5">
      <w:pPr>
        <w:pStyle w:val="B1"/>
      </w:pPr>
      <w:r w:rsidRPr="00140E21">
        <w:rPr>
          <w:lang w:eastAsia="zh-CN"/>
        </w:rPr>
        <w:tab/>
        <w:t xml:space="preserve">If the Request Type is "initial request" and if the Old PDU Session ID indicating the existing PDU Session </w:t>
      </w:r>
      <w:proofErr w:type="gramStart"/>
      <w:r w:rsidRPr="00140E21">
        <w:rPr>
          <w:lang w:eastAsia="zh-CN"/>
        </w:rPr>
        <w:t>is also</w:t>
      </w:r>
      <w:proofErr w:type="gramEnd"/>
      <w:r w:rsidRPr="00140E21">
        <w:rPr>
          <w:lang w:eastAsia="zh-CN"/>
        </w:rPr>
        <w:t xml:space="preserve">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DA4653" w14:textId="77777777" w:rsidR="004911D5" w:rsidRPr="00140E21" w:rsidRDefault="004911D5" w:rsidP="004911D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7BC8B48B" w14:textId="77777777" w:rsidR="004911D5" w:rsidRPr="00140E21" w:rsidRDefault="004911D5" w:rsidP="004911D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xml:space="preserve">, the PDU Session Establishment procedure </w:t>
      </w:r>
      <w:proofErr w:type="gramStart"/>
      <w:r w:rsidRPr="00140E21">
        <w:rPr>
          <w:lang w:eastAsia="zh-CN"/>
        </w:rPr>
        <w:t>can be performed</w:t>
      </w:r>
      <w:proofErr w:type="gramEnd"/>
      <w:r w:rsidRPr="00140E21">
        <w:rPr>
          <w:lang w:eastAsia="zh-CN"/>
        </w:rPr>
        <w:t xml:space="preserve"> in the following cases:</w:t>
      </w:r>
    </w:p>
    <w:p w14:paraId="5DC322E5" w14:textId="77777777" w:rsidR="004911D5" w:rsidRPr="00140E21" w:rsidRDefault="004911D5" w:rsidP="004911D5">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221E8256" w14:textId="77777777" w:rsidR="004911D5" w:rsidRPr="00140E21" w:rsidRDefault="004911D5" w:rsidP="004911D5">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077ADA3D" w14:textId="77777777" w:rsidR="004911D5" w:rsidRPr="00140E21" w:rsidRDefault="004911D5" w:rsidP="004911D5">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0F130418" w14:textId="77777777" w:rsidR="004911D5" w:rsidRPr="00140E21" w:rsidRDefault="004911D5" w:rsidP="004911D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w:t>
      </w:r>
      <w:proofErr w:type="gramStart"/>
      <w:r w:rsidRPr="00140E21">
        <w:rPr>
          <w:rFonts w:eastAsia="SimSun"/>
          <w:lang w:eastAsia="zh-CN"/>
        </w:rPr>
        <w:t>to</w:t>
      </w:r>
      <w:proofErr w:type="gramEnd"/>
      <w:r w:rsidRPr="00140E21">
        <w:rPr>
          <w:rFonts w:eastAsia="SimSun"/>
          <w:lang w:eastAsia="zh-CN"/>
        </w:rPr>
        <w:t>.</w:t>
      </w:r>
    </w:p>
    <w:p w14:paraId="6790CD74" w14:textId="77777777" w:rsidR="004911D5" w:rsidRPr="00140E21" w:rsidRDefault="004911D5" w:rsidP="004911D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926D8F2" w14:textId="77777777" w:rsidR="004911D5" w:rsidRPr="00140E21" w:rsidRDefault="004911D5" w:rsidP="004911D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25D94C8" w14:textId="2EA5B629" w:rsidR="004911D5" w:rsidRDefault="004911D5" w:rsidP="004911D5">
      <w:pPr>
        <w:pStyle w:val="B1"/>
        <w:rPr>
          <w:ins w:id="20" w:author="Samsung" w:date="2024-10-04T15:39:00Z"/>
        </w:rPr>
      </w:pPr>
      <w:r>
        <w:lastRenderedPageBreak/>
        <w:tab/>
        <w:t xml:space="preserve">If the AMF is running a </w:t>
      </w:r>
      <w:proofErr w:type="gramStart"/>
      <w:r>
        <w:t>slice</w:t>
      </w:r>
      <w:proofErr w:type="gramEnd"/>
      <w:r>
        <w:t xml:space="preserve"> deregistration inactivity timer for the S-NSSAI of the PDU Session and the timer is associated with the Access Type over which the PDU Session Establishment Request was received, the AMF stops the timer.</w:t>
      </w:r>
    </w:p>
    <w:p w14:paraId="2649FE77" w14:textId="2DBF72BE" w:rsidR="003E193A" w:rsidRDefault="003E193A" w:rsidP="003E193A">
      <w:pPr>
        <w:pStyle w:val="B1"/>
        <w:ind w:firstLine="0"/>
      </w:pPr>
      <w:ins w:id="21" w:author="Samsung" w:date="2024-10-04T15:39:00Z">
        <w:r w:rsidRPr="00366F15">
          <w:t xml:space="preserve">If the AMF receives </w:t>
        </w:r>
        <w:r>
          <w:t xml:space="preserve">with </w:t>
        </w:r>
        <w:r w:rsidRPr="00366F15">
          <w:t xml:space="preserve">device identifier, the AMF calculates the total number of currently simultaneously active non-3GPP devices behind the UE. </w:t>
        </w:r>
        <w:proofErr w:type="gramStart"/>
        <w:r>
          <w:t xml:space="preserve">This total number of currently simultaneously active non-3GPP devices with identifier is stored in the UE </w:t>
        </w:r>
        <w:proofErr w:type="spellStart"/>
        <w:r>
          <w:t>context.</w:t>
        </w:r>
        <w:r w:rsidRPr="00366F15">
          <w:t>If</w:t>
        </w:r>
        <w:proofErr w:type="spellEnd"/>
        <w:r w:rsidRPr="00366F15">
          <w:t xml:space="preserve"> the number of  device exceeds the m</w:t>
        </w:r>
        <w:proofErr w:type="spellStart"/>
        <w:r w:rsidRPr="00366F15">
          <w:rPr>
            <w:lang w:val="en-IN"/>
          </w:rPr>
          <w:t>aximum</w:t>
        </w:r>
        <w:proofErr w:type="spellEnd"/>
        <w:r w:rsidRPr="00366F15">
          <w:rPr>
            <w:lang w:val="en-IN"/>
          </w:rPr>
          <w:t xml:space="preserve"> number of </w:t>
        </w:r>
        <w:r w:rsidRPr="00366F15">
          <w:t>devices with identifier that can be simultaneously connected per UE</w:t>
        </w:r>
        <w:r w:rsidRPr="00FD31D0">
          <w:rPr>
            <w:lang w:val="en-IN"/>
          </w:rPr>
          <w:t xml:space="preserve">, the AMF shall reject the request </w:t>
        </w:r>
        <w:r w:rsidRPr="003A4B17">
          <w:t>with a cause value indicating that the maximum number of devices with identifier that can be simultaneously connected per UE has been reached.</w:t>
        </w:r>
      </w:ins>
      <w:proofErr w:type="gramEnd"/>
    </w:p>
    <w:p w14:paraId="7B218077" w14:textId="77777777" w:rsidR="004911D5" w:rsidRPr="00140E21" w:rsidRDefault="004911D5" w:rsidP="004911D5">
      <w:pPr>
        <w:pStyle w:val="B1"/>
      </w:pPr>
      <w:proofErr w:type="gramStart"/>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roofErr w:type="gramEnd"/>
    </w:p>
    <w:p w14:paraId="4F4A3DD4" w14:textId="77777777" w:rsidR="004911D5" w:rsidRPr="00140E21" w:rsidRDefault="004911D5" w:rsidP="004911D5">
      <w:pPr>
        <w:pStyle w:val="B1"/>
      </w:pPr>
      <w:r w:rsidRPr="00140E21">
        <w:tab/>
      </w:r>
      <w:proofErr w:type="gramStart"/>
      <w:r w:rsidRPr="00140E21">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roofErr w:type="gramEnd"/>
    </w:p>
    <w:p w14:paraId="6E32DDBB" w14:textId="77777777" w:rsidR="004911D5" w:rsidRPr="00140E21" w:rsidRDefault="004911D5" w:rsidP="004911D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w:t>
      </w:r>
      <w:proofErr w:type="gramStart"/>
      <w:r>
        <w:t>is provided</w:t>
      </w:r>
      <w:proofErr w:type="gramEnd"/>
      <w:r>
        <w:t xml:space="preserve">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0714878" w14:textId="77777777" w:rsidR="004911D5" w:rsidRDefault="004911D5" w:rsidP="004911D5">
      <w:pPr>
        <w:pStyle w:val="B1"/>
      </w:pPr>
      <w:r>
        <w:tab/>
        <w:t xml:space="preserve">When the AMF determines that the S-NSSAI is subject to area restriction, i.e. the S-NSSAI </w:t>
      </w:r>
      <w:proofErr w:type="gramStart"/>
      <w:r>
        <w:t>is configured</w:t>
      </w:r>
      <w:proofErr w:type="gramEnd"/>
      <w:r>
        <w:t xml:space="preserve"> with an NS-</w:t>
      </w:r>
      <w:proofErr w:type="spellStart"/>
      <w:r>
        <w:t>AoS</w:t>
      </w:r>
      <w:proofErr w:type="spellEnd"/>
      <w:r>
        <w:t xml:space="preserve">, or the S-NSSAI is present in the Partially Allowed NSSAI, the AMF sends Slice Area Restriction indication to SMF indicating that the PDU Session is subject to area restriction for the S-NSSAI. If the S-NSSAI </w:t>
      </w:r>
      <w:proofErr w:type="gramStart"/>
      <w:r>
        <w:t>is replaced</w:t>
      </w:r>
      <w:proofErr w:type="gramEnd"/>
      <w:r>
        <w:t xml:space="preserve"> with the Alternative S-NSSAI, the AMF checks the area restriction only for the Replaced S-NSSAI.</w:t>
      </w:r>
    </w:p>
    <w:p w14:paraId="04F5EF0D" w14:textId="77777777" w:rsidR="004911D5" w:rsidRPr="00140E21" w:rsidRDefault="004911D5" w:rsidP="004911D5">
      <w:pPr>
        <w:pStyle w:val="B1"/>
        <w:rPr>
          <w:lang w:eastAsia="zh-CN"/>
        </w:rPr>
      </w:pPr>
      <w:r w:rsidRPr="00140E21">
        <w:tab/>
        <w:t xml:space="preserve">The AMF ID is the UE's </w:t>
      </w:r>
      <w:proofErr w:type="gramStart"/>
      <w:r w:rsidRPr="00140E21">
        <w:t>GUAMI which</w:t>
      </w:r>
      <w:proofErr w:type="gramEnd"/>
      <w:r w:rsidRPr="00140E21">
        <w:t xml:space="preserve">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E075D3" w14:textId="77777777" w:rsidR="004911D5" w:rsidRPr="00140E21" w:rsidRDefault="004911D5" w:rsidP="004911D5">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63151104" w14:textId="77777777" w:rsidR="004911D5" w:rsidRPr="00140E21" w:rsidRDefault="004911D5" w:rsidP="004911D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w:t>
      </w:r>
      <w:proofErr w:type="gramStart"/>
      <w:r w:rsidRPr="00140E21">
        <w:rPr>
          <w:lang w:eastAsia="zh-CN"/>
        </w:rPr>
        <w:t>is defined</w:t>
      </w:r>
      <w:proofErr w:type="gramEnd"/>
      <w:r w:rsidRPr="00140E21">
        <w:rPr>
          <w:lang w:eastAsia="zh-CN"/>
        </w:rPr>
        <w:t xml:space="preserve">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A3ABFD6" w14:textId="77777777" w:rsidR="004911D5" w:rsidRPr="00140E21" w:rsidRDefault="004911D5" w:rsidP="004911D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w:t>
      </w:r>
      <w:r>
        <w:rPr>
          <w:lang w:eastAsia="zh-CN"/>
        </w:rPr>
        <w:lastRenderedPageBreak/>
        <w:t>enforces the LADN Service Area per LADN DNN and S-NSSAI, then the AMF also provides an indication that "the PDU Session is subject to LADN per LADN DNN and S-NSSAI".</w:t>
      </w:r>
    </w:p>
    <w:p w14:paraId="7ADE5878" w14:textId="77777777" w:rsidR="004911D5" w:rsidRPr="00140E21" w:rsidRDefault="004911D5" w:rsidP="004911D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w:t>
      </w:r>
      <w:proofErr w:type="gramStart"/>
      <w:r w:rsidRPr="00140E21">
        <w:rPr>
          <w:lang w:eastAsia="ko-KR"/>
        </w:rPr>
        <w:t>be reallocated</w:t>
      </w:r>
      <w:proofErr w:type="gramEnd"/>
      <w:r w:rsidRPr="00140E21">
        <w:rPr>
          <w:lang w:eastAsia="ko-KR"/>
        </w:rPr>
        <w:t xml:space="preserve">,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EF4EABB" w14:textId="77777777" w:rsidR="004911D5" w:rsidRPr="00140E21" w:rsidRDefault="004911D5" w:rsidP="004911D5">
      <w:pPr>
        <w:pStyle w:val="B1"/>
        <w:rPr>
          <w:lang w:eastAsia="zh-CN"/>
        </w:rPr>
      </w:pPr>
      <w:r w:rsidRPr="00140E21">
        <w:rPr>
          <w:lang w:eastAsia="zh-CN"/>
        </w:rPr>
        <w:tab/>
        <w:t xml:space="preserve">DNN Selection Mode </w:t>
      </w:r>
      <w:proofErr w:type="gramStart"/>
      <w:r w:rsidRPr="00140E21">
        <w:rPr>
          <w:lang w:eastAsia="zh-CN"/>
        </w:rPr>
        <w:t>is determined</w:t>
      </w:r>
      <w:proofErr w:type="gramEnd"/>
      <w:r w:rsidRPr="00140E21">
        <w:rPr>
          <w:lang w:eastAsia="zh-CN"/>
        </w:rPr>
        <w:t xml:space="preserve"> by the AMF. It indicates whether an explicitly subscribed DNN </w:t>
      </w:r>
      <w:proofErr w:type="gramStart"/>
      <w:r w:rsidRPr="00140E21">
        <w:rPr>
          <w:lang w:eastAsia="zh-CN"/>
        </w:rPr>
        <w:t>has been provided</w:t>
      </w:r>
      <w:proofErr w:type="gramEnd"/>
      <w:r w:rsidRPr="00140E21">
        <w:rPr>
          <w:lang w:eastAsia="zh-CN"/>
        </w:rPr>
        <w:t xml:space="preserve"> by the UE in its PDU Session Establishment Request.</w:t>
      </w:r>
    </w:p>
    <w:p w14:paraId="54DDDA94" w14:textId="77777777" w:rsidR="004911D5" w:rsidRPr="00140E21" w:rsidRDefault="004911D5" w:rsidP="004911D5">
      <w:pPr>
        <w:pStyle w:val="B1"/>
        <w:rPr>
          <w:lang w:eastAsia="zh-CN"/>
        </w:rPr>
      </w:pPr>
      <w:r w:rsidRPr="00140E21">
        <w:rPr>
          <w:lang w:eastAsia="zh-CN"/>
        </w:rPr>
        <w:tab/>
        <w:t>The SMF may use DNN Selection Mode when deciding whether to accept or reject the UE request.</w:t>
      </w:r>
    </w:p>
    <w:p w14:paraId="5E174704" w14:textId="77777777" w:rsidR="004911D5" w:rsidRPr="00140E21" w:rsidRDefault="004911D5" w:rsidP="004911D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E0C49D5" w14:textId="77777777" w:rsidR="004911D5" w:rsidRPr="00140E21" w:rsidRDefault="004911D5" w:rsidP="004911D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8794100" w14:textId="77777777" w:rsidR="004911D5" w:rsidRDefault="004911D5" w:rsidP="004911D5">
      <w:pPr>
        <w:pStyle w:val="B1"/>
      </w:pPr>
      <w:r>
        <w:tab/>
      </w:r>
      <w:proofErr w:type="gramStart"/>
      <w:r>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roofErr w:type="gramEnd"/>
    </w:p>
    <w:p w14:paraId="5EBF87EC" w14:textId="77777777" w:rsidR="004911D5" w:rsidRPr="00140E21" w:rsidRDefault="004911D5" w:rsidP="004911D5">
      <w:pPr>
        <w:pStyle w:val="B1"/>
      </w:pPr>
      <w:r w:rsidRPr="00140E21">
        <w:tab/>
      </w:r>
      <w:r>
        <w:t xml:space="preserve">If PCF Selection Assistance info </w:t>
      </w:r>
      <w:proofErr w:type="gramStart"/>
      <w:r>
        <w:t>is not received</w:t>
      </w:r>
      <w:proofErr w:type="gramEnd"/>
      <w:r>
        <w:t xml:space="preserve">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4CE4A5D" w14:textId="77777777" w:rsidR="004911D5" w:rsidRPr="00140E21" w:rsidRDefault="004911D5" w:rsidP="004911D5">
      <w:pPr>
        <w:pStyle w:val="B1"/>
      </w:pPr>
      <w:r w:rsidRPr="00140E21">
        <w:tab/>
        <w:t xml:space="preserve">The AMF includes Trace Requirements if Trace Requirements </w:t>
      </w:r>
      <w:proofErr w:type="gramStart"/>
      <w:r w:rsidRPr="00140E21">
        <w:t>have been received</w:t>
      </w:r>
      <w:proofErr w:type="gramEnd"/>
      <w:r w:rsidRPr="00140E21">
        <w:t xml:space="preserve"> in subscription data.</w:t>
      </w:r>
    </w:p>
    <w:p w14:paraId="2907C5A0" w14:textId="77777777" w:rsidR="004911D5" w:rsidRPr="00140E21" w:rsidRDefault="004911D5" w:rsidP="004911D5">
      <w:pPr>
        <w:pStyle w:val="B1"/>
      </w:pPr>
      <w:r w:rsidRPr="00140E21">
        <w:tab/>
      </w:r>
      <w:proofErr w:type="gramStart"/>
      <w:r w:rsidRPr="00140E21">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roofErr w:type="gramEnd"/>
    </w:p>
    <w:p w14:paraId="2A355E13" w14:textId="77777777" w:rsidR="004911D5" w:rsidRDefault="004911D5" w:rsidP="004911D5">
      <w:pPr>
        <w:pStyle w:val="B1"/>
      </w:pPr>
      <w:r>
        <w:tab/>
      </w:r>
      <w:proofErr w:type="gramStart"/>
      <w:r>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roofErr w:type="gramEnd"/>
    </w:p>
    <w:p w14:paraId="5C66B54D" w14:textId="77777777" w:rsidR="004911D5" w:rsidRPr="00140E21" w:rsidRDefault="004911D5" w:rsidP="004911D5">
      <w:pPr>
        <w:pStyle w:val="B1"/>
      </w:pPr>
      <w:r w:rsidRPr="00140E21">
        <w:tab/>
        <w:t>The AMF includes the latest Small Data Rate Control Status if it has stored it for the PDU Session.</w:t>
      </w:r>
    </w:p>
    <w:p w14:paraId="6B461FDD" w14:textId="77777777" w:rsidR="004911D5" w:rsidRDefault="004911D5" w:rsidP="004911D5">
      <w:pPr>
        <w:pStyle w:val="B1"/>
      </w:pPr>
      <w:r>
        <w:tab/>
        <w:t>If the RAT type was included in the message, then the SMF stores the RAT type in SM Context.</w:t>
      </w:r>
    </w:p>
    <w:p w14:paraId="7C4159C4" w14:textId="77777777" w:rsidR="004911D5" w:rsidRDefault="004911D5" w:rsidP="004911D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21DB766" w14:textId="77777777" w:rsidR="004911D5" w:rsidRDefault="004911D5" w:rsidP="004911D5">
      <w:pPr>
        <w:pStyle w:val="B1"/>
      </w:pPr>
      <w:r>
        <w:tab/>
        <w:t>If the identity of an NWDAF is available to the AMF, the AMF informs the SMF of the NWDAF ID(s) used for UE related Analytics and corresponding Analytics ID(s).</w:t>
      </w:r>
    </w:p>
    <w:p w14:paraId="7911C65A" w14:textId="77777777" w:rsidR="004911D5" w:rsidRDefault="004911D5" w:rsidP="004911D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9F3661A" w14:textId="77777777" w:rsidR="004911D5" w:rsidRDefault="004911D5" w:rsidP="004911D5">
      <w:pPr>
        <w:pStyle w:val="B1"/>
      </w:pPr>
      <w:r>
        <w:lastRenderedPageBreak/>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9A0D394" w14:textId="77777777" w:rsidR="004911D5" w:rsidRDefault="004911D5" w:rsidP="004911D5">
      <w:pPr>
        <w:pStyle w:val="B1"/>
      </w:pPr>
      <w:r>
        <w:tab/>
        <w:t>The AMF may provide the Disaster Roaming service indication as specified in TS 23.501 [2].</w:t>
      </w:r>
    </w:p>
    <w:p w14:paraId="39E1B054" w14:textId="77777777" w:rsidR="004911D5" w:rsidRPr="00140E21" w:rsidRDefault="004911D5" w:rsidP="004911D5">
      <w:pPr>
        <w:pStyle w:val="B1"/>
      </w:pPr>
      <w:proofErr w:type="gramStart"/>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w:t>
      </w:r>
      <w:proofErr w:type="gramEnd"/>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2365F02" w14:textId="77777777" w:rsidR="004911D5" w:rsidRPr="00140E21" w:rsidRDefault="004911D5" w:rsidP="004911D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AE79710" w14:textId="77777777" w:rsidR="004911D5" w:rsidRPr="00140E21" w:rsidRDefault="004911D5" w:rsidP="004911D5">
      <w:pPr>
        <w:pStyle w:val="B1"/>
      </w:pPr>
      <w:r w:rsidRPr="00140E21">
        <w:tab/>
        <w:t xml:space="preserve">If the Request Type in step 3 indicates "Existing PDU Session" or "Existing Emergency PDU </w:t>
      </w:r>
      <w:proofErr w:type="gramStart"/>
      <w:r w:rsidRPr="00140E21">
        <w:t>Session"</w:t>
      </w:r>
      <w:proofErr w:type="gramEnd"/>
      <w:r w:rsidRPr="00140E21">
        <w:t xml:space="preserve">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19AF14B" w14:textId="77777777" w:rsidR="004911D5" w:rsidRPr="00140E21" w:rsidRDefault="004911D5" w:rsidP="004911D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w:t>
      </w:r>
      <w:proofErr w:type="gramStart"/>
      <w:r w:rsidRPr="00140E21">
        <w:t>be released</w:t>
      </w:r>
      <w:proofErr w:type="gramEnd"/>
      <w:r w:rsidRPr="00140E21">
        <w:t xml:space="preserve"> based on the Old PDU Session ID.</w:t>
      </w:r>
    </w:p>
    <w:p w14:paraId="702791BA" w14:textId="77777777" w:rsidR="004911D5" w:rsidRPr="00140E21" w:rsidRDefault="004911D5" w:rsidP="004911D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90E715A" w14:textId="77777777" w:rsidR="004911D5" w:rsidRPr="00140E21" w:rsidRDefault="004911D5" w:rsidP="004911D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1F4902" w14:textId="77777777" w:rsidR="004911D5" w:rsidRPr="00140E21" w:rsidRDefault="004911D5" w:rsidP="004911D5">
      <w:pPr>
        <w:pStyle w:val="B1"/>
      </w:pPr>
      <w:r w:rsidRPr="00140E21">
        <w:tab/>
        <w:t>The SMF checks the validity of the UE request: it checks</w:t>
      </w:r>
      <w:r>
        <w:t>:</w:t>
      </w:r>
    </w:p>
    <w:p w14:paraId="1D40BE3A" w14:textId="77777777" w:rsidR="004911D5" w:rsidRPr="00140E21" w:rsidRDefault="004911D5" w:rsidP="004911D5">
      <w:pPr>
        <w:pStyle w:val="B2"/>
      </w:pPr>
      <w:r w:rsidRPr="00140E21">
        <w:t>-</w:t>
      </w:r>
      <w:r w:rsidRPr="00140E21">
        <w:tab/>
        <w:t>Whether the UE request is compliant with the user subscription and with local policies</w:t>
      </w:r>
      <w:proofErr w:type="gramStart"/>
      <w:r w:rsidRPr="00140E21">
        <w:t>;</w:t>
      </w:r>
      <w:proofErr w:type="gramEnd"/>
    </w:p>
    <w:p w14:paraId="57CE6B25" w14:textId="77777777" w:rsidR="004911D5" w:rsidRPr="00140E21" w:rsidRDefault="004911D5" w:rsidP="004911D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4F14D80" w14:textId="77777777" w:rsidR="004911D5" w:rsidRPr="00140E21" w:rsidRDefault="004911D5" w:rsidP="004911D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 xml:space="preserve">the SMF determines that redundant handling is not allowed or not possible for the given PDU Session, the SMF </w:t>
      </w:r>
      <w:proofErr w:type="gramStart"/>
      <w:r w:rsidRPr="00140E21">
        <w:rPr>
          <w:lang w:eastAsia="ko-KR"/>
        </w:rPr>
        <w:t>shall either</w:t>
      </w:r>
      <w:proofErr w:type="gramEnd"/>
      <w:r w:rsidRPr="00140E21">
        <w:rPr>
          <w:lang w:eastAsia="ko-KR"/>
        </w:rPr>
        <w:t xml:space="preserve"> reject the establishment of the PDU Session or accept the establishment of a PDU session without redundancy handling based on local policy.</w:t>
      </w:r>
    </w:p>
    <w:p w14:paraId="5836DFEB" w14:textId="77777777" w:rsidR="004911D5" w:rsidRPr="00140E21" w:rsidRDefault="004911D5" w:rsidP="004911D5">
      <w:pPr>
        <w:pStyle w:val="B1"/>
      </w:pPr>
      <w:r w:rsidRPr="00140E21">
        <w:rPr>
          <w:lang w:eastAsia="ko-KR"/>
        </w:rPr>
        <w:tab/>
      </w:r>
      <w:r w:rsidRPr="00140E21">
        <w:t xml:space="preserve">If the UE request </w:t>
      </w:r>
      <w:proofErr w:type="gramStart"/>
      <w:r w:rsidRPr="00140E21">
        <w:t>is considered</w:t>
      </w:r>
      <w:proofErr w:type="gramEnd"/>
      <w:r w:rsidRPr="00140E21">
        <w:t xml:space="preserve"> as not valid, the SMF decides to not accept to establish the PDU Session.</w:t>
      </w:r>
    </w:p>
    <w:p w14:paraId="4C3931F5" w14:textId="77777777" w:rsidR="004911D5" w:rsidRPr="00140E21" w:rsidRDefault="004911D5" w:rsidP="004911D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93E59F2" w14:textId="77777777" w:rsidR="004911D5" w:rsidRDefault="004911D5" w:rsidP="004911D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0D7FDD" w14:textId="77777777" w:rsidR="004911D5" w:rsidRDefault="004911D5" w:rsidP="004911D5">
      <w:pPr>
        <w:pStyle w:val="B1"/>
        <w:rPr>
          <w:lang w:eastAsia="zh-CN"/>
        </w:rPr>
      </w:pPr>
      <w:r>
        <w:rPr>
          <w:lang w:eastAsia="zh-CN"/>
        </w:rPr>
        <w:tab/>
        <w:t>For an S-NSSAI subject to NSAC and if LBO applies, the SMF in supporting VPLMN stores the applicable NSAC admission mode.</w:t>
      </w:r>
    </w:p>
    <w:p w14:paraId="38EF3127" w14:textId="77777777" w:rsidR="004911D5" w:rsidRPr="00140E21" w:rsidRDefault="004911D5" w:rsidP="004911D5">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B3D8659" w14:textId="77777777" w:rsidR="004911D5" w:rsidRPr="00140E21" w:rsidRDefault="004911D5" w:rsidP="004911D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257F4BA" w14:textId="77777777" w:rsidR="004911D5" w:rsidRPr="00140E21" w:rsidRDefault="004911D5" w:rsidP="004911D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535448BA" w14:textId="77777777" w:rsidR="004911D5" w:rsidRPr="00140E21" w:rsidRDefault="004911D5" w:rsidP="004911D5">
      <w:pPr>
        <w:pStyle w:val="NO"/>
      </w:pPr>
      <w:r w:rsidRPr="00140E21">
        <w:t>NOTE </w:t>
      </w:r>
      <w:r>
        <w:t>4</w:t>
      </w:r>
      <w:r w:rsidRPr="00140E21">
        <w:t>:</w:t>
      </w:r>
      <w:r w:rsidRPr="00140E21">
        <w:tab/>
        <w:t xml:space="preserve">The SMF </w:t>
      </w:r>
      <w:proofErr w:type="gramStart"/>
      <w:r w:rsidRPr="00140E21">
        <w:t>can e.g. be configured</w:t>
      </w:r>
      <w:proofErr w:type="gramEnd"/>
      <w:r w:rsidRPr="00140E21">
        <w:t xml:space="preserve"> to reject a PDU Session if the UE Integrity Protection Maximum Data Rate has a very low value, i</w:t>
      </w:r>
      <w:r>
        <w:t xml:space="preserve">f </w:t>
      </w:r>
      <w:r w:rsidRPr="00140E21">
        <w:t>the services provided by the DN would require higher bitrates.</w:t>
      </w:r>
    </w:p>
    <w:p w14:paraId="6376FA82" w14:textId="77777777" w:rsidR="004911D5" w:rsidRPr="00140E21" w:rsidRDefault="004911D5" w:rsidP="004911D5">
      <w:pPr>
        <w:pStyle w:val="B1"/>
      </w:pPr>
      <w:r w:rsidRPr="00140E21">
        <w:tab/>
        <w:t xml:space="preserve">When the SMF decides </w:t>
      </w:r>
      <w:proofErr w:type="gramStart"/>
      <w:r w:rsidRPr="00140E21">
        <w:t>to not accept</w:t>
      </w:r>
      <w:proofErr w:type="gramEnd"/>
      <w:r w:rsidRPr="00140E21">
        <w:t xml:space="preserve">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6753F7D" w14:textId="77777777" w:rsidR="004911D5" w:rsidRPr="00140E21" w:rsidRDefault="004911D5" w:rsidP="004911D5">
      <w:pPr>
        <w:pStyle w:val="B1"/>
      </w:pPr>
      <w:r w:rsidRPr="00140E21">
        <w:t>6.</w:t>
      </w:r>
      <w:r w:rsidRPr="00140E21">
        <w:tab/>
        <w:t>Optional Secondary authentication/authorization.</w:t>
      </w:r>
    </w:p>
    <w:p w14:paraId="3B119EB0" w14:textId="77777777" w:rsidR="004911D5" w:rsidRPr="00140E21" w:rsidRDefault="004911D5" w:rsidP="004911D5">
      <w:pPr>
        <w:pStyle w:val="B1"/>
      </w:pPr>
      <w:r w:rsidRPr="00140E21">
        <w:tab/>
        <w:t>If the Request Type in step 3 indicates "Existing PDU Session", the SMF does not perform secondary authentication/authorization.</w:t>
      </w:r>
    </w:p>
    <w:p w14:paraId="2E019E94" w14:textId="77777777" w:rsidR="004911D5" w:rsidRPr="00140E21" w:rsidRDefault="004911D5" w:rsidP="004911D5">
      <w:pPr>
        <w:pStyle w:val="B1"/>
      </w:pPr>
      <w:r w:rsidRPr="00140E21">
        <w:tab/>
        <w:t>If the Request Type received in step 3 indicates "Emergency Request" or "Existing Emergency PDU Session", the SMF shall not perform secondary authentication\authorization.</w:t>
      </w:r>
    </w:p>
    <w:p w14:paraId="0F2D690A" w14:textId="77777777" w:rsidR="004911D5" w:rsidRPr="00140E21" w:rsidRDefault="004911D5" w:rsidP="004911D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C234CDE" w14:textId="77777777" w:rsidR="004911D5" w:rsidRPr="00140E21" w:rsidRDefault="004911D5" w:rsidP="004911D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148CF3E" w14:textId="77777777" w:rsidR="004911D5" w:rsidRPr="00140E21" w:rsidRDefault="004911D5" w:rsidP="004911D5">
      <w:pPr>
        <w:pStyle w:val="B1"/>
      </w:pPr>
      <w:r w:rsidRPr="00140E21">
        <w:tab/>
      </w:r>
      <w:r w:rsidRPr="00140E21">
        <w:rPr>
          <w:lang w:eastAsia="zh-CN"/>
        </w:rPr>
        <w:t>Otherwise, the SMF may apply local policy.</w:t>
      </w:r>
    </w:p>
    <w:p w14:paraId="71435B42" w14:textId="77777777" w:rsidR="004911D5" w:rsidRPr="00140E21" w:rsidRDefault="004911D5" w:rsidP="004911D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w:t>
      </w:r>
      <w:proofErr w:type="gramStart"/>
      <w:r w:rsidRPr="00140E21">
        <w:t>have been met</w:t>
      </w:r>
      <w:proofErr w:type="gramEnd"/>
      <w:r w:rsidRPr="00140E21">
        <w:t xml:space="preserve">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010D5BB" w14:textId="77777777" w:rsidR="004911D5" w:rsidRDefault="004911D5" w:rsidP="004911D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60E4505B" w14:textId="77777777" w:rsidR="004911D5" w:rsidRDefault="004911D5" w:rsidP="004911D5">
      <w:pPr>
        <w:pStyle w:val="B1"/>
      </w:pPr>
      <w:r>
        <w:tab/>
      </w:r>
      <w:proofErr w:type="gramStart"/>
      <w:r>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roofErr w:type="gramEnd"/>
    </w:p>
    <w:p w14:paraId="31EBA2B4" w14:textId="77777777" w:rsidR="004911D5" w:rsidRPr="00140E21" w:rsidRDefault="004911D5" w:rsidP="004911D5">
      <w:pPr>
        <w:pStyle w:val="B1"/>
      </w:pPr>
      <w:r w:rsidRPr="00140E21">
        <w:tab/>
        <w:t xml:space="preserve">The PCF, based on the Emergency DNN, sets the ARP of the PCC rules to a value that </w:t>
      </w:r>
      <w:proofErr w:type="gramStart"/>
      <w:r w:rsidRPr="00140E21">
        <w:t>is reserved</w:t>
      </w:r>
      <w:proofErr w:type="gramEnd"/>
      <w:r w:rsidRPr="00140E21">
        <w:t xml:space="preserve"> for Emergency services as described in TS</w:t>
      </w:r>
      <w:r>
        <w:t> </w:t>
      </w:r>
      <w:r w:rsidRPr="00140E21">
        <w:t>23.503</w:t>
      </w:r>
      <w:r>
        <w:t> </w:t>
      </w:r>
      <w:r w:rsidRPr="00140E21">
        <w:t>[20].</w:t>
      </w:r>
    </w:p>
    <w:p w14:paraId="37CD9F98" w14:textId="77777777" w:rsidR="004911D5" w:rsidRPr="00140E21" w:rsidRDefault="004911D5" w:rsidP="004911D5">
      <w:pPr>
        <w:pStyle w:val="NO"/>
      </w:pPr>
      <w:r w:rsidRPr="00140E21">
        <w:lastRenderedPageBreak/>
        <w:t>NOTE </w:t>
      </w:r>
      <w:r>
        <w:t>5</w:t>
      </w:r>
      <w:r w:rsidRPr="00140E21">
        <w:t>:</w:t>
      </w:r>
      <w:r w:rsidRPr="00140E21">
        <w:tab/>
        <w:t xml:space="preserve">The purpose of step 7 is to receive PCC rules before selecting UPF. If PCC rules </w:t>
      </w:r>
      <w:proofErr w:type="gramStart"/>
      <w:r w:rsidRPr="00140E21">
        <w:t>are not needed</w:t>
      </w:r>
      <w:proofErr w:type="gramEnd"/>
      <w:r w:rsidRPr="00140E21">
        <w:t xml:space="preserve"> as input for UPF selection, step 7 can be</w:t>
      </w:r>
      <w:r w:rsidRPr="00140E21">
        <w:rPr>
          <w:rFonts w:eastAsia="Malgun Gothic"/>
        </w:rPr>
        <w:t xml:space="preserve"> </w:t>
      </w:r>
      <w:r w:rsidRPr="00140E21">
        <w:t>performed after step 8.</w:t>
      </w:r>
    </w:p>
    <w:p w14:paraId="667059A4" w14:textId="77777777" w:rsidR="004911D5" w:rsidRDefault="004911D5" w:rsidP="004911D5">
      <w:pPr>
        <w:pStyle w:val="B1"/>
      </w:pPr>
      <w:r>
        <w:t>-</w:t>
      </w:r>
      <w:r>
        <w:tab/>
        <w:t xml:space="preserve">During the SM Policy Association Establishment procedure for PDU Sessions for non-roaming UEs,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7F2BD718" w14:textId="77777777" w:rsidR="004911D5" w:rsidRPr="00140E21" w:rsidRDefault="004911D5" w:rsidP="004911D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 xml:space="preserve">[2]. For Ethernet PDU Session Type, neither a MAC nor an IP address </w:t>
      </w:r>
      <w:proofErr w:type="gramStart"/>
      <w:r w:rsidRPr="00140E21">
        <w:t>is allocated</w:t>
      </w:r>
      <w:proofErr w:type="gramEnd"/>
      <w:r w:rsidRPr="00140E21">
        <w:t xml:space="preserve"> by the SMF to the UE for this PDU Session.</w:t>
      </w:r>
    </w:p>
    <w:p w14:paraId="4FE7B0D9" w14:textId="77777777" w:rsidR="004911D5" w:rsidRPr="00140E21" w:rsidRDefault="004911D5" w:rsidP="004911D5">
      <w:pPr>
        <w:pStyle w:val="B1"/>
      </w:pPr>
      <w:r w:rsidRPr="00140E21">
        <w:tab/>
        <w:t xml:space="preserve">If the AMF indicated Control Plane </w:t>
      </w:r>
      <w:proofErr w:type="spellStart"/>
      <w:r w:rsidRPr="00140E21">
        <w:t>CIoT</w:t>
      </w:r>
      <w:proofErr w:type="spellEnd"/>
      <w:r w:rsidRPr="00140E21">
        <w:t xml:space="preserve"> 5GS Optimisation in step </w:t>
      </w:r>
      <w:proofErr w:type="gramStart"/>
      <w:r w:rsidRPr="00140E21">
        <w:t>3</w:t>
      </w:r>
      <w:proofErr w:type="gramEnd"/>
      <w:r w:rsidRPr="00140E21">
        <w:t xml:space="preserve"> for this PDU session, then,</w:t>
      </w:r>
    </w:p>
    <w:p w14:paraId="06785BDD" w14:textId="77777777" w:rsidR="004911D5" w:rsidRPr="00140E21" w:rsidRDefault="004911D5" w:rsidP="004911D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268D765" w14:textId="77777777" w:rsidR="004911D5" w:rsidRPr="00140E21" w:rsidRDefault="004911D5" w:rsidP="004911D5">
      <w:pPr>
        <w:pStyle w:val="B2"/>
      </w:pPr>
      <w:r w:rsidRPr="00140E21">
        <w:t>2)</w:t>
      </w:r>
      <w:r w:rsidRPr="00140E21">
        <w:tab/>
        <w:t>For other PDU Session Types, the SMF will perform UPF selection to select a UPF as the anchor of this PDU Session.</w:t>
      </w:r>
    </w:p>
    <w:p w14:paraId="1B1C1AAE" w14:textId="77777777" w:rsidR="004911D5" w:rsidRPr="00140E21" w:rsidRDefault="004911D5" w:rsidP="004911D5">
      <w:pPr>
        <w:pStyle w:val="B1"/>
      </w:pPr>
      <w:r w:rsidRPr="00140E21">
        <w:tab/>
        <w:t xml:space="preserve">If the Request Type in Step 3 is "Existing PDU Session", the SMF maintains the same IP address/prefix that </w:t>
      </w:r>
      <w:proofErr w:type="gramStart"/>
      <w:r w:rsidRPr="00140E21">
        <w:t>has already been allocated</w:t>
      </w:r>
      <w:proofErr w:type="gramEnd"/>
      <w:r w:rsidRPr="00140E21">
        <w:t xml:space="preserve"> to the UE in the source network.</w:t>
      </w:r>
    </w:p>
    <w:p w14:paraId="203848A6" w14:textId="77777777" w:rsidR="004911D5" w:rsidRPr="00140E21" w:rsidRDefault="004911D5" w:rsidP="004911D5">
      <w:pPr>
        <w:pStyle w:val="B1"/>
      </w:pPr>
      <w:r w:rsidRPr="00140E21">
        <w:tab/>
        <w:t xml:space="preserve">If the Request Type in step 3 </w:t>
      </w:r>
      <w:proofErr w:type="gramStart"/>
      <w:r w:rsidRPr="00140E21">
        <w:t>indicates</w:t>
      </w:r>
      <w:proofErr w:type="gramEnd"/>
      <w:r w:rsidRPr="00140E21">
        <w:t xml:space="preserve"> "Existing PDU Session" referring to an existing PDU Session moved between 3GPP access and non-3GPP access the SMF maintains the SSC mode of the PDU Session, the current PDU Session Anchor and IP address.</w:t>
      </w:r>
    </w:p>
    <w:p w14:paraId="2A47CE11" w14:textId="77777777" w:rsidR="004911D5" w:rsidRPr="00140E21" w:rsidRDefault="004911D5" w:rsidP="004911D5">
      <w:pPr>
        <w:pStyle w:val="NO"/>
      </w:pPr>
      <w:r w:rsidRPr="00140E21">
        <w:t>NOTE </w:t>
      </w:r>
      <w:r>
        <w:t>6</w:t>
      </w:r>
      <w:r w:rsidRPr="00140E21">
        <w:t>:</w:t>
      </w:r>
      <w:r w:rsidRPr="00140E21">
        <w:tab/>
        <w:t>The SMF may decide to trigger e.g. new intermediate UPF insertion or allocation of a new UPF as described in step 5 in clause 4.2.3.2.</w:t>
      </w:r>
    </w:p>
    <w:p w14:paraId="1FB919C6" w14:textId="77777777" w:rsidR="004911D5" w:rsidRPr="00140E21" w:rsidRDefault="004911D5" w:rsidP="004911D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B1E923B" w14:textId="77777777" w:rsidR="004911D5" w:rsidRDefault="004911D5" w:rsidP="004911D5">
      <w:pPr>
        <w:pStyle w:val="B1"/>
      </w:pPr>
      <w:r>
        <w:tab/>
        <w:t>SMF may select a UPF (e.g. based on requested DNN/S-NSSAI) that supports NW-TT functionality.</w:t>
      </w:r>
    </w:p>
    <w:p w14:paraId="7EDC97FA" w14:textId="77777777" w:rsidR="004911D5" w:rsidRDefault="004911D5" w:rsidP="004911D5">
      <w:pPr>
        <w:pStyle w:val="B1"/>
      </w:pPr>
      <w:r>
        <w:tab/>
        <w:t xml:space="preserve">SMF may select a PSA UPF that supports PDU Set identification and marking for a </w:t>
      </w:r>
      <w:proofErr w:type="spellStart"/>
      <w:r>
        <w:t>QoS</w:t>
      </w:r>
      <w:proofErr w:type="spellEnd"/>
      <w:r>
        <w:t xml:space="preserve"> flow with PDU Set based handling capability.</w:t>
      </w:r>
    </w:p>
    <w:p w14:paraId="6FBF5B03" w14:textId="77777777" w:rsidR="004911D5" w:rsidRPr="00140E21" w:rsidRDefault="004911D5" w:rsidP="004911D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1B137269" w14:textId="77777777" w:rsidR="004911D5" w:rsidRPr="00140E21" w:rsidRDefault="004911D5" w:rsidP="004911D5">
      <w:pPr>
        <w:pStyle w:val="NO"/>
      </w:pPr>
      <w:r w:rsidRPr="00140E21">
        <w:t>NOTE </w:t>
      </w:r>
      <w:r>
        <w:t>7</w:t>
      </w:r>
      <w:r w:rsidRPr="00140E21">
        <w:t>:</w:t>
      </w:r>
      <w:r w:rsidRPr="00140E21">
        <w:tab/>
        <w:t xml:space="preserve">If an IP address/prefix </w:t>
      </w:r>
      <w:proofErr w:type="gramStart"/>
      <w:r w:rsidRPr="00140E21">
        <w:t>has been allocated</w:t>
      </w:r>
      <w:proofErr w:type="gramEnd"/>
      <w:r w:rsidRPr="00140E21">
        <w:t xml:space="preserve">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5418E469" w14:textId="77777777" w:rsidR="004911D5" w:rsidRDefault="004911D5" w:rsidP="004911D5">
      <w:pPr>
        <w:pStyle w:val="B1"/>
      </w:pPr>
      <w:r>
        <w:tab/>
      </w:r>
      <w:proofErr w:type="gramStart"/>
      <w:r>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roofErr w:type="gramEnd"/>
    </w:p>
    <w:p w14:paraId="59FF67CF" w14:textId="77777777" w:rsidR="004911D5" w:rsidRPr="00140E21" w:rsidRDefault="004911D5" w:rsidP="004911D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63E5DF8" w14:textId="77777777" w:rsidR="004911D5" w:rsidRDefault="004911D5" w:rsidP="004911D5">
      <w:pPr>
        <w:pStyle w:val="B1"/>
      </w:pPr>
      <w:r>
        <w:lastRenderedPageBreak/>
        <w:tab/>
        <w:t>The PCF may make policy control decisions based on the awareness of URSP rule enforcement, as described in clause 6.1.1.5 in TS 23.503 [20].</w:t>
      </w:r>
    </w:p>
    <w:p w14:paraId="11A7D0E8" w14:textId="77777777" w:rsidR="004911D5" w:rsidRPr="00140E21" w:rsidRDefault="004911D5" w:rsidP="004911D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E0617A4" w14:textId="77777777" w:rsidR="004911D5" w:rsidRPr="00140E21" w:rsidRDefault="004911D5" w:rsidP="004911D5">
      <w:pPr>
        <w:pStyle w:val="B2"/>
      </w:pPr>
      <w:r w:rsidRPr="00140E21">
        <w:t>10a.</w:t>
      </w:r>
      <w:r w:rsidRPr="00140E21">
        <w:tab/>
        <w:t xml:space="preserve">The SMF sends an N4 Session Establishment/Modification Request to the UPF and provides Packet detection, enforcement and reporting rules to </w:t>
      </w:r>
      <w:proofErr w:type="gramStart"/>
      <w:r w:rsidRPr="00140E21">
        <w:t>be installed</w:t>
      </w:r>
      <w:proofErr w:type="gramEnd"/>
      <w:r w:rsidRPr="00140E21">
        <w:t xml:space="preserve"> on the UPF for this PDU Session. If the SMF </w:t>
      </w:r>
      <w:proofErr w:type="gramStart"/>
      <w:r w:rsidRPr="00140E21">
        <w:t>is configured</w:t>
      </w:r>
      <w:proofErr w:type="gramEnd"/>
      <w:r w:rsidRPr="00140E21">
        <w:t xml:space="preserve">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w:t>
      </w:r>
      <w:proofErr w:type="gramStart"/>
      <w:r>
        <w:t>7</w:t>
      </w:r>
      <w:proofErr w:type="gramEnd"/>
      <w:r>
        <w:t xml:space="preserve"> or uses preconfigured value and configures the UPF to run the PDU Session inactivity timer.</w:t>
      </w:r>
      <w:r w:rsidRPr="00140E21">
        <w:t xml:space="preserve"> The SMF provides Trace Requirements to the UPF if it has received Trace Requirements. If the Reliable Data Service </w:t>
      </w:r>
      <w:proofErr w:type="gramStart"/>
      <w:r w:rsidRPr="00140E21">
        <w:t>is enabled</w:t>
      </w:r>
      <w:proofErr w:type="gramEnd"/>
      <w:r w:rsidRPr="00140E21">
        <w:t xml:space="preserve">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w:t>
      </w:r>
      <w:proofErr w:type="gramStart"/>
      <w:r>
        <w:t>downlink control plane data packets</w:t>
      </w:r>
      <w:proofErr w:type="gramEnd"/>
      <w:r>
        <w:t>.</w:t>
      </w:r>
    </w:p>
    <w:p w14:paraId="7AC5D3BA" w14:textId="77777777" w:rsidR="004911D5" w:rsidRDefault="004911D5" w:rsidP="004911D5">
      <w:pPr>
        <w:pStyle w:val="B2"/>
      </w:pPr>
      <w:r>
        <w:tab/>
      </w:r>
      <w:proofErr w:type="gramStart"/>
      <w:r>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roofErr w:type="gramEnd"/>
    </w:p>
    <w:p w14:paraId="12588F2B" w14:textId="77777777" w:rsidR="004911D5" w:rsidRPr="00140E21" w:rsidRDefault="004911D5" w:rsidP="004911D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w:t>
      </w:r>
      <w:proofErr w:type="gramStart"/>
      <w:r w:rsidRPr="00140E21">
        <w:t xml:space="preserve">are </w:t>
      </w:r>
      <w:r>
        <w:t>requested</w:t>
      </w:r>
      <w:proofErr w:type="gramEnd"/>
      <w:r>
        <w:t xml:space="preserve">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6A791D31" w14:textId="77777777" w:rsidR="004911D5" w:rsidRPr="00140E21" w:rsidRDefault="004911D5" w:rsidP="004911D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w:t>
      </w:r>
      <w:proofErr w:type="gramStart"/>
      <w:r w:rsidRPr="00140E21">
        <w:t>is used</w:t>
      </w:r>
      <w:proofErr w:type="gramEnd"/>
      <w:r w:rsidRPr="00140E21">
        <w:t xml:space="preserve"> as the redundancy tunnel of the PDU session described in clause 5.33.2.2 of TS</w:t>
      </w:r>
      <w:r>
        <w:t> </w:t>
      </w:r>
      <w:r w:rsidRPr="00140E21">
        <w:t>23.501</w:t>
      </w:r>
      <w:r>
        <w:t> </w:t>
      </w:r>
      <w:r w:rsidRPr="00140E21">
        <w:t>[2].</w:t>
      </w:r>
    </w:p>
    <w:p w14:paraId="4361BFF6" w14:textId="77777777" w:rsidR="004911D5" w:rsidRPr="00140E21" w:rsidRDefault="004911D5" w:rsidP="004911D5">
      <w:pPr>
        <w:pStyle w:val="NO"/>
      </w:pPr>
      <w:r w:rsidRPr="00140E21">
        <w:t>NOTE </w:t>
      </w:r>
      <w:r>
        <w:t>8</w:t>
      </w:r>
      <w:r w:rsidRPr="00140E21">
        <w:t>:</w:t>
      </w:r>
      <w:r w:rsidRPr="00140E21">
        <w:tab/>
        <w:t xml:space="preserve">The method to perform elimination and reordering on RAN/UPF based on the packets received from the two GTP-U tunnels is up to RAN/UPF implementation. The two GTP-U tunnels </w:t>
      </w:r>
      <w:proofErr w:type="gramStart"/>
      <w:r w:rsidRPr="00140E21">
        <w:t>are terminated</w:t>
      </w:r>
      <w:proofErr w:type="gramEnd"/>
      <w:r w:rsidRPr="00140E21">
        <w:t xml:space="preserve"> at the same RAN node and UPF.</w:t>
      </w:r>
    </w:p>
    <w:p w14:paraId="180E0E12" w14:textId="77777777" w:rsidR="004911D5" w:rsidRPr="00140E21" w:rsidRDefault="004911D5" w:rsidP="004911D5">
      <w:pPr>
        <w:pStyle w:val="B2"/>
      </w:pPr>
      <w:r w:rsidRPr="00140E21">
        <w:tab/>
        <w:t xml:space="preserve">If Control Plane </w:t>
      </w:r>
      <w:proofErr w:type="spellStart"/>
      <w:r w:rsidRPr="00140E21">
        <w:t>CIoT</w:t>
      </w:r>
      <w:proofErr w:type="spellEnd"/>
      <w:r w:rsidRPr="00140E21">
        <w:t xml:space="preserve"> 5GS Optimi</w:t>
      </w:r>
      <w:r>
        <w:t>s</w:t>
      </w:r>
      <w:r w:rsidRPr="00140E21">
        <w:t xml:space="preserve">ation </w:t>
      </w:r>
      <w:proofErr w:type="gramStart"/>
      <w:r w:rsidRPr="00140E21">
        <w:t>is enabled</w:t>
      </w:r>
      <w:proofErr w:type="gramEnd"/>
      <w:r w:rsidRPr="00140E21">
        <w:t xml:space="preserve"> for this PDU session and the SMF selects the NEF as the anchor of this PDU Session in step 8, the SMF performs SMF-NEF Connection Establishment Procedure as described in clause 4.2</w:t>
      </w:r>
      <w:r>
        <w:t>5.2</w:t>
      </w:r>
      <w:r w:rsidRPr="00140E21">
        <w:t>.</w:t>
      </w:r>
    </w:p>
    <w:p w14:paraId="6E3E89E0" w14:textId="77777777" w:rsidR="004911D5" w:rsidRDefault="004911D5" w:rsidP="004911D5">
      <w:pPr>
        <w:pStyle w:val="B2"/>
      </w:pPr>
      <w:r>
        <w:tab/>
        <w:t xml:space="preserve">If interworking with TSN deployed in the transport network </w:t>
      </w:r>
      <w:proofErr w:type="gramStart"/>
      <w:r>
        <w:t>is supported</w:t>
      </w:r>
      <w:proofErr w:type="gramEnd"/>
      <w:r>
        <w:t xml:space="preserve"> (see clause 4.4.8 of TS 23.501 [2]) and the UPF supports CN-TL, the SMF includes a TL-Container with a get-request to the N4 Session Establishment/Modification request that is sent to the UPF, as described in clause 5.28a.2 of TS 23.501 [2].</w:t>
      </w:r>
    </w:p>
    <w:p w14:paraId="703C3F32" w14:textId="77777777" w:rsidR="004911D5" w:rsidRDefault="004911D5" w:rsidP="004911D5">
      <w:pPr>
        <w:pStyle w:val="B2"/>
      </w:pPr>
      <w:r>
        <w:tab/>
        <w:t xml:space="preserve">If SMF decides to enable ECN marking for L4S by PSA UPF, a </w:t>
      </w:r>
      <w:proofErr w:type="spellStart"/>
      <w:r>
        <w:t>QoS</w:t>
      </w:r>
      <w:proofErr w:type="spellEnd"/>
      <w:r>
        <w:t xml:space="preserve"> Flow level ECN marking for L4S indicator </w:t>
      </w:r>
      <w:proofErr w:type="gramStart"/>
      <w:r>
        <w:t>shall be sent</w:t>
      </w:r>
      <w:proofErr w:type="gramEnd"/>
      <w:r>
        <w:t xml:space="preserve"> by SMF to PSA UPF over N4 as described in clause 5.37.3.3 of TS 23.501 [2].</w:t>
      </w:r>
    </w:p>
    <w:p w14:paraId="525165DC" w14:textId="77777777" w:rsidR="004911D5" w:rsidRDefault="004911D5" w:rsidP="004911D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17BD9D23" w14:textId="77777777" w:rsidR="004911D5" w:rsidRDefault="004911D5" w:rsidP="004911D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w:t>
      </w:r>
      <w:proofErr w:type="gramStart"/>
      <w:r>
        <w:t>is configured</w:t>
      </w:r>
      <w:proofErr w:type="gramEnd"/>
      <w:r>
        <w:t xml:space="preserve"> with a DNN and S-NSSAI for a specific IP address range.</w:t>
      </w:r>
    </w:p>
    <w:p w14:paraId="604216FD" w14:textId="77777777" w:rsidR="004911D5" w:rsidRPr="00140E21" w:rsidRDefault="004911D5" w:rsidP="004911D5">
      <w:pPr>
        <w:pStyle w:val="B2"/>
      </w:pPr>
      <w:r w:rsidRPr="00140E21">
        <w:lastRenderedPageBreak/>
        <w:t>10b.</w:t>
      </w:r>
      <w:r w:rsidRPr="00140E21">
        <w:tab/>
        <w:t>The UPF acknowledges by sending an N4 Session Establishment/Modification Response.</w:t>
      </w:r>
    </w:p>
    <w:p w14:paraId="6278C87E" w14:textId="77777777" w:rsidR="004911D5" w:rsidRPr="00140E21" w:rsidRDefault="004911D5" w:rsidP="004911D5">
      <w:pPr>
        <w:pStyle w:val="B2"/>
      </w:pPr>
      <w:r w:rsidRPr="00140E21">
        <w:tab/>
        <w:t xml:space="preserve">If the SMF indicates in step 10a that IP address/prefix allocation is to </w:t>
      </w:r>
      <w:proofErr w:type="gramStart"/>
      <w:r w:rsidRPr="00140E21">
        <w:t>be performed</w:t>
      </w:r>
      <w:proofErr w:type="gramEnd"/>
      <w:r w:rsidRPr="00140E21">
        <w:t xml:space="preserve"> by the UPF then this response contains the requested IP address/prefix.</w:t>
      </w:r>
      <w:r>
        <w:t xml:space="preserve"> The requested</w:t>
      </w:r>
      <w:r w:rsidRPr="00140E21">
        <w:t xml:space="preserve"> CN Tunnel Info </w:t>
      </w:r>
      <w:proofErr w:type="gramStart"/>
      <w:r w:rsidRPr="00140E21">
        <w:t>is provided</w:t>
      </w:r>
      <w:proofErr w:type="gramEnd"/>
      <w:r w:rsidRPr="00140E21">
        <w:t xml:space="preserve"> to SMF in this step. If SMF indicated the UPF to perform packet duplication and elimination for the </w:t>
      </w:r>
      <w:proofErr w:type="spellStart"/>
      <w:r w:rsidRPr="00140E21">
        <w:t>QoS</w:t>
      </w:r>
      <w:proofErr w:type="spellEnd"/>
      <w:r w:rsidRPr="00140E21">
        <w:t xml:space="preserve"> Flow in step 10a, two CN Tunnel Info </w:t>
      </w:r>
      <w:proofErr w:type="gramStart"/>
      <w:r w:rsidRPr="00140E21">
        <w:t>are allocated by the UPF and provided to the SMF</w:t>
      </w:r>
      <w:proofErr w:type="gramEnd"/>
      <w:r w:rsidRPr="00140E21">
        <w:t>. If SMF decides to insert two I-UPFs between the PSA UPF and the NG-RAN for redundant transmission</w:t>
      </w:r>
      <w:r>
        <w:t xml:space="preserve"> as described in clause 5.33.1.2 of TS 23.501 [2]</w:t>
      </w:r>
      <w:r w:rsidRPr="00140E21">
        <w:t xml:space="preserve">, CN Tunnel Info of two I-UPFs and the UPF (PSA) </w:t>
      </w:r>
      <w:proofErr w:type="gramStart"/>
      <w:r w:rsidRPr="00140E21">
        <w:t>are allocated by the UPFs and provided to the SMF</w:t>
      </w:r>
      <w:proofErr w:type="gramEnd"/>
      <w:r w:rsidRPr="00140E21">
        <w:t xml:space="preserve">. The UPF indicates the SMF that one CN Tunnel Info </w:t>
      </w:r>
      <w:proofErr w:type="gramStart"/>
      <w:r w:rsidRPr="00140E21">
        <w:t>is used</w:t>
      </w:r>
      <w:proofErr w:type="gramEnd"/>
      <w:r w:rsidRPr="00140E21">
        <w:t xml:space="preserve"> as the redundancy tunnel of the PDU session as described in clause 5.33.2.2 of TS</w:t>
      </w:r>
      <w:r>
        <w:t> </w:t>
      </w:r>
      <w:r w:rsidRPr="00140E21">
        <w:t>23.501</w:t>
      </w:r>
      <w:r>
        <w:t> </w:t>
      </w:r>
      <w:r w:rsidRPr="00140E21">
        <w:t>[2].</w:t>
      </w:r>
    </w:p>
    <w:p w14:paraId="4EB068C8" w14:textId="77777777" w:rsidR="004911D5" w:rsidRDefault="004911D5" w:rsidP="004911D5">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60B0A6C8" w14:textId="77777777" w:rsidR="004911D5" w:rsidRPr="00140E21" w:rsidRDefault="004911D5" w:rsidP="004911D5">
      <w:pPr>
        <w:pStyle w:val="B2"/>
      </w:pPr>
      <w:r w:rsidRPr="00140E21">
        <w:tab/>
        <w:t xml:space="preserve">If multiple UPFs </w:t>
      </w:r>
      <w:proofErr w:type="gramStart"/>
      <w:r w:rsidRPr="00140E21">
        <w:t>are selected</w:t>
      </w:r>
      <w:proofErr w:type="gramEnd"/>
      <w:r w:rsidRPr="00140E21">
        <w:t xml:space="preserve"> for the PDU Session, the SMF initiate N4 Session Establishment/Modification procedure with each UPF of the PDU Session in this step.</w:t>
      </w:r>
    </w:p>
    <w:p w14:paraId="73FB3699" w14:textId="77777777" w:rsidR="004911D5" w:rsidRPr="00140E21" w:rsidRDefault="004911D5" w:rsidP="004911D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 xml:space="preserve">[20]) then the SMF notifies the PCF about the IP address/prefix allocated by the UPF. This </w:t>
      </w:r>
      <w:proofErr w:type="gramStart"/>
      <w:r w:rsidRPr="00140E21">
        <w:t>is not shown</w:t>
      </w:r>
      <w:proofErr w:type="gramEnd"/>
      <w:r w:rsidRPr="00140E21">
        <w:t xml:space="preserve"> in figure 4.3.2.2.1-1.</w:t>
      </w:r>
    </w:p>
    <w:p w14:paraId="076A73A9" w14:textId="77777777" w:rsidR="004911D5" w:rsidRDefault="004911D5" w:rsidP="004911D5">
      <w:pPr>
        <w:pStyle w:val="B2"/>
      </w:pPr>
      <w:r>
        <w:tab/>
      </w:r>
      <w:proofErr w:type="gramStart"/>
      <w:r>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w:t>
      </w:r>
      <w:proofErr w:type="gramEnd"/>
      <w:r>
        <w:t xml:space="preserve"> The SMF/CUC stores the information provided in the get-response.</w:t>
      </w:r>
    </w:p>
    <w:p w14:paraId="19E3D969" w14:textId="77777777" w:rsidR="004911D5" w:rsidRPr="00140E21" w:rsidRDefault="004911D5" w:rsidP="004911D5">
      <w:pPr>
        <w:pStyle w:val="B1"/>
      </w:pPr>
      <w:proofErr w:type="gramStart"/>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w:t>
      </w:r>
      <w:r>
        <w:t xml:space="preserve"> associated UL Protocol Description(s) (if available),</w:t>
      </w:r>
      <w:r w:rsidRPr="00140E21">
        <w:t xml:space="preserve">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w:t>
      </w:r>
      <w:proofErr w:type="gramEnd"/>
      <w:r w:rsidRPr="00140E21">
        <w:t xml:space="preserve"> </w:t>
      </w:r>
      <w:r w:rsidRPr="00140E21">
        <w:rPr>
          <w:rFonts w:eastAsia="SimSun"/>
          <w:lang w:eastAsia="zh-CN"/>
        </w:rPr>
        <w:t xml:space="preserve">If multiple UPFs </w:t>
      </w:r>
      <w:proofErr w:type="gramStart"/>
      <w:r w:rsidRPr="00140E21">
        <w:rPr>
          <w:rFonts w:eastAsia="SimSun"/>
          <w:lang w:eastAsia="zh-CN"/>
        </w:rPr>
        <w:t>are used</w:t>
      </w:r>
      <w:proofErr w:type="gramEnd"/>
      <w:r w:rsidRPr="00140E21">
        <w:rPr>
          <w:rFonts w:eastAsia="SimSun"/>
          <w:lang w:eastAsia="zh-CN"/>
        </w:rPr>
        <w:t xml:space="preserve">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551861C4" w14:textId="77777777" w:rsidR="004911D5" w:rsidRPr="00140E21" w:rsidRDefault="004911D5" w:rsidP="004911D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36B8721" w14:textId="77777777" w:rsidR="004911D5" w:rsidRPr="00140E21" w:rsidRDefault="004911D5" w:rsidP="004911D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6F2BB82E" w14:textId="77777777" w:rsidR="004911D5" w:rsidRPr="00140E21" w:rsidRDefault="004911D5" w:rsidP="004911D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B45A994" w14:textId="77777777" w:rsidR="004911D5" w:rsidRPr="00140E21" w:rsidRDefault="004911D5" w:rsidP="004911D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xml:space="preserve">. This </w:t>
      </w:r>
      <w:proofErr w:type="gramStart"/>
      <w:r w:rsidRPr="00140E21">
        <w:t>is further described</w:t>
      </w:r>
      <w:proofErr w:type="gramEnd"/>
      <w:r w:rsidRPr="00140E21">
        <w:t xml:space="preserve">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w:t>
      </w:r>
      <w:proofErr w:type="gramStart"/>
      <w:r w:rsidRPr="00140E21">
        <w:t>redundant transmission shall be performed by a corresponding redundant transmission indicator</w:t>
      </w:r>
      <w:proofErr w:type="gramEnd"/>
      <w:r w:rsidRPr="00140E21">
        <w:t>.</w:t>
      </w:r>
    </w:p>
    <w:p w14:paraId="3A87901F" w14:textId="77777777" w:rsidR="004911D5" w:rsidRPr="00140E21" w:rsidRDefault="004911D5" w:rsidP="004911D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7DB0CAC0" w14:textId="77777777" w:rsidR="004911D5" w:rsidRPr="00140E21" w:rsidRDefault="004911D5" w:rsidP="004911D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xml:space="preserve">, is the S-NSSAI with the value for the Serving PLMN (i.e. </w:t>
      </w:r>
      <w:r w:rsidRPr="00140E21">
        <w:rPr>
          <w:lang w:eastAsia="zh-CN"/>
        </w:rPr>
        <w:lastRenderedPageBreak/>
        <w:t>the HPLMN S-NSSAI or, in LBO roaming case, the VPLMN S-NSSAI).</w:t>
      </w:r>
      <w:r>
        <w:rPr>
          <w:lang w:eastAsia="zh-CN"/>
        </w:rPr>
        <w:t xml:space="preserve"> When Alternative S-NSSAI is received from AMF in step 3, the S-NSSAI provided to the (R</w:t>
      </w:r>
      <w:proofErr w:type="gramStart"/>
      <w:r>
        <w:rPr>
          <w:lang w:eastAsia="zh-CN"/>
        </w:rPr>
        <w:t>)AN</w:t>
      </w:r>
      <w:proofErr w:type="gramEnd"/>
      <w:r>
        <w:rPr>
          <w:lang w:eastAsia="zh-CN"/>
        </w:rPr>
        <w:t xml:space="preserve"> is the Alternative S-NSSAI.</w:t>
      </w:r>
    </w:p>
    <w:p w14:paraId="025F319F" w14:textId="77777777" w:rsidR="004911D5" w:rsidRPr="00140E21" w:rsidRDefault="004911D5" w:rsidP="004911D5">
      <w:pPr>
        <w:pStyle w:val="B2"/>
      </w:pPr>
      <w:r w:rsidRPr="00140E21">
        <w:t>-</w:t>
      </w:r>
      <w:r w:rsidRPr="00140E21">
        <w:tab/>
        <w:t xml:space="preserve">User Plane Security Enforcement information </w:t>
      </w:r>
      <w:proofErr w:type="gramStart"/>
      <w:r w:rsidRPr="00140E21">
        <w:t>is determined</w:t>
      </w:r>
      <w:proofErr w:type="gramEnd"/>
      <w:r w:rsidRPr="00140E21">
        <w:t xml:space="preserve"> by the SMF as described in clause 5.10.3 of TS</w:t>
      </w:r>
      <w:r>
        <w:t> </w:t>
      </w:r>
      <w:r w:rsidRPr="00140E21">
        <w:t>23.501</w:t>
      </w:r>
      <w:r>
        <w:t> </w:t>
      </w:r>
      <w:r w:rsidRPr="00140E21">
        <w:t>[2].</w:t>
      </w:r>
    </w:p>
    <w:p w14:paraId="18FF5CA2" w14:textId="77777777" w:rsidR="004911D5" w:rsidRPr="00140E21" w:rsidRDefault="004911D5" w:rsidP="004911D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7916B5A" w14:textId="77777777" w:rsidR="004911D5" w:rsidRPr="00140E21" w:rsidRDefault="004911D5" w:rsidP="004911D5">
      <w:pPr>
        <w:pStyle w:val="B2"/>
      </w:pPr>
      <w:r w:rsidRPr="00140E21">
        <w:t>-</w:t>
      </w:r>
      <w:r w:rsidRPr="00140E21">
        <w:tab/>
        <w:t>The use of the RSN parameter</w:t>
      </w:r>
      <w:r>
        <w:t xml:space="preserve"> and the PDU Session Pair ID</w:t>
      </w:r>
      <w:r w:rsidRPr="00140E21">
        <w:t xml:space="preserve"> by NG-RAN </w:t>
      </w:r>
      <w:proofErr w:type="gramStart"/>
      <w:r>
        <w:t xml:space="preserve">are </w:t>
      </w:r>
      <w:r w:rsidRPr="00140E21">
        <w:t>described</w:t>
      </w:r>
      <w:proofErr w:type="gramEnd"/>
      <w:r w:rsidRPr="00140E21">
        <w:t xml:space="preserve"> in clause 5.33.2.1 </w:t>
      </w:r>
      <w:r>
        <w:t>of</w:t>
      </w:r>
      <w:r w:rsidRPr="00140E21">
        <w:t xml:space="preserve"> TS</w:t>
      </w:r>
      <w:r>
        <w:t> </w:t>
      </w:r>
      <w:r w:rsidRPr="00140E21">
        <w:t>23.501</w:t>
      </w:r>
      <w:r>
        <w:t> </w:t>
      </w:r>
      <w:r w:rsidRPr="00140E21">
        <w:t>[2].</w:t>
      </w:r>
    </w:p>
    <w:p w14:paraId="40D02487" w14:textId="77777777" w:rsidR="004911D5" w:rsidRDefault="004911D5" w:rsidP="004911D5">
      <w:pPr>
        <w:pStyle w:val="B2"/>
      </w:pPr>
      <w:r>
        <w:t>-</w:t>
      </w:r>
      <w:r>
        <w:tab/>
        <w:t xml:space="preserve">For each </w:t>
      </w:r>
      <w:proofErr w:type="spellStart"/>
      <w:r>
        <w:t>QoS</w:t>
      </w:r>
      <w:proofErr w:type="spellEnd"/>
      <w:r>
        <w:t xml:space="preserve"> Flow, the SMF may at most request one of the following to the NG-RAN:</w:t>
      </w:r>
    </w:p>
    <w:p w14:paraId="0C1617CD" w14:textId="77777777" w:rsidR="004911D5" w:rsidRDefault="004911D5" w:rsidP="004911D5">
      <w:pPr>
        <w:pStyle w:val="B3"/>
      </w:pPr>
      <w:r>
        <w:t>-</w:t>
      </w:r>
      <w:r>
        <w:tab/>
        <w:t>ECN marking for L4S at NG-RAN in the case of ECN marking for L4S in RAN as described in clause 5.37.3 of TS 23.501 [2]; or</w:t>
      </w:r>
    </w:p>
    <w:p w14:paraId="469BD542" w14:textId="77777777" w:rsidR="004911D5" w:rsidRDefault="004911D5" w:rsidP="004911D5">
      <w:pPr>
        <w:pStyle w:val="B3"/>
      </w:pPr>
      <w:r>
        <w:t>-</w:t>
      </w:r>
      <w:r>
        <w:tab/>
        <w:t>Congestion information monitoring as described in clauses 5.45.3 and 5.37.4 of TS 23.501 [2]; or</w:t>
      </w:r>
    </w:p>
    <w:p w14:paraId="6351313F" w14:textId="77777777" w:rsidR="004911D5" w:rsidRDefault="004911D5" w:rsidP="004911D5">
      <w:pPr>
        <w:pStyle w:val="B3"/>
      </w:pPr>
      <w:r>
        <w:t>-</w:t>
      </w:r>
      <w:r>
        <w:tab/>
        <w:t>provide information for ECN marking for L4S at UPF in the case of ECN marking for L4S by PSA UPF as described in clause 5.37.3 of TS 23.501 [2].</w:t>
      </w:r>
    </w:p>
    <w:p w14:paraId="3CDB29C9" w14:textId="77777777" w:rsidR="004911D5" w:rsidRDefault="004911D5" w:rsidP="004911D5">
      <w:pPr>
        <w:pStyle w:val="B1"/>
      </w:pPr>
      <w:r>
        <w:t>-</w:t>
      </w:r>
      <w:r>
        <w:tab/>
        <w:t xml:space="preserve">TL-Container as described in clause 5.28a.2 of TS 23.501 [2]. If interworking with TSN deployed in the transport network </w:t>
      </w:r>
      <w:proofErr w:type="gramStart"/>
      <w:r>
        <w:t>is supported</w:t>
      </w:r>
      <w:proofErr w:type="gramEnd"/>
      <w:r>
        <w:t xml:space="preserve"> and the NG-RAN supports AN-TL (see clause 4.4.8 of TS 23.501 [2]), the SMF includes a TL-Container with a get-request to the N2 SM information, as described in clause 5.28a.2 of TS 23.501 [2].</w:t>
      </w:r>
    </w:p>
    <w:p w14:paraId="3EDECD13" w14:textId="77777777" w:rsidR="004911D5" w:rsidRPr="00140E21" w:rsidRDefault="004911D5" w:rsidP="004911D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w:t>
      </w:r>
      <w:proofErr w:type="gramStart"/>
      <w:r w:rsidRPr="00140E21">
        <w:t>and also</w:t>
      </w:r>
      <w:proofErr w:type="gramEnd"/>
      <w:r w:rsidRPr="00140E21">
        <w:t xml:space="preserve">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w:t>
      </w:r>
      <w:proofErr w:type="spellStart"/>
      <w:r>
        <w:t>QoS</w:t>
      </w:r>
      <w:proofErr w:type="spellEnd"/>
      <w:r>
        <w:t xml:space="preserve"> rule as described in clause 5.37.5.1 of TS 23.501 [2].</w:t>
      </w:r>
    </w:p>
    <w:p w14:paraId="046E2F91" w14:textId="77777777" w:rsidR="004911D5" w:rsidRPr="00140E21" w:rsidRDefault="004911D5" w:rsidP="004911D5">
      <w:pPr>
        <w:pStyle w:val="B1"/>
      </w:pPr>
      <w:r w:rsidRPr="00140E21">
        <w:rPr>
          <w:lang w:eastAsia="zh-CN"/>
        </w:rPr>
        <w:tab/>
        <w:t xml:space="preserve">If the PDU Session </w:t>
      </w:r>
      <w:proofErr w:type="gramStart"/>
      <w:r w:rsidRPr="00140E21">
        <w:rPr>
          <w:lang w:eastAsia="zh-CN"/>
        </w:rPr>
        <w:t>being established</w:t>
      </w:r>
      <w:proofErr w:type="gramEnd"/>
      <w:r w:rsidRPr="00140E21">
        <w:rPr>
          <w:lang w:eastAsia="zh-CN"/>
        </w:rPr>
        <w:t xml:space="preserve">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 xml:space="preserve">If the PDU Session </w:t>
      </w:r>
      <w:proofErr w:type="gramStart"/>
      <w:r w:rsidRPr="00140E21">
        <w:rPr>
          <w:lang w:eastAsia="zh-CN"/>
        </w:rPr>
        <w:t>being established</w:t>
      </w:r>
      <w:proofErr w:type="gramEnd"/>
      <w:r w:rsidRPr="00140E21">
        <w:rPr>
          <w:lang w:eastAsia="zh-CN"/>
        </w:rPr>
        <w:t xml:space="preserve">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223831A" w14:textId="77777777" w:rsidR="004911D5" w:rsidRPr="00140E21" w:rsidRDefault="004911D5" w:rsidP="004911D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w:t>
      </w:r>
      <w:proofErr w:type="gramStart"/>
      <w:r w:rsidRPr="00140E21">
        <w:rPr>
          <w:lang w:eastAsia="zh-CN"/>
        </w:rPr>
        <w:t>is enabled</w:t>
      </w:r>
      <w:proofErr w:type="gramEnd"/>
      <w:r w:rsidRPr="00140E21">
        <w:rPr>
          <w:lang w:eastAsia="zh-CN"/>
        </w:rPr>
        <w:t xml:space="preserve">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w:t>
      </w:r>
      <w:proofErr w:type="gramStart"/>
      <w:r w:rsidRPr="00140E21">
        <w:rPr>
          <w:lang w:eastAsia="zh-CN"/>
        </w:rPr>
        <w:t>session</w:t>
      </w:r>
      <w:r>
        <w:rPr>
          <w:lang w:eastAsia="zh-CN"/>
        </w:rPr>
        <w:t xml:space="preserve"> and </w:t>
      </w:r>
      <w:r w:rsidRPr="00140E21">
        <w:rPr>
          <w:lang w:eastAsia="zh-CN"/>
        </w:rPr>
        <w:t>the UE has sent the Header Compression Configuration in the PDU Session Establishment Request</w:t>
      </w:r>
      <w:proofErr w:type="gramEnd"/>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w:t>
      </w:r>
      <w:proofErr w:type="gramStart"/>
      <w:r>
        <w:rPr>
          <w:lang w:eastAsia="zh-CN"/>
        </w:rPr>
        <w:t>is not established</w:t>
      </w:r>
      <w:proofErr w:type="gramEnd"/>
      <w:r>
        <w:rPr>
          <w:lang w:eastAsia="zh-CN"/>
        </w:rPr>
        <w:t xml:space="preserve">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w:t>
      </w:r>
      <w:proofErr w:type="gramStart"/>
      <w:r w:rsidRPr="00140E21">
        <w:rPr>
          <w:lang w:eastAsia="zh-CN"/>
        </w:rPr>
        <w:t>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w:t>
      </w:r>
      <w:proofErr w:type="gramEnd"/>
      <w:r>
        <w:rPr>
          <w:lang w:eastAsia="zh-CN"/>
        </w:rPr>
        <w:t xml:space="preserve">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w:t>
      </w:r>
      <w:proofErr w:type="gramStart"/>
      <w:r>
        <w:rPr>
          <w:lang w:eastAsia="zh-CN"/>
        </w:rPr>
        <w:t>uplink control plane user data</w:t>
      </w:r>
      <w:proofErr w:type="gramEnd"/>
      <w:r>
        <w:rPr>
          <w:lang w:eastAsia="zh-CN"/>
        </w:rPr>
        <w:t>.</w:t>
      </w:r>
    </w:p>
    <w:p w14:paraId="77694379" w14:textId="77777777" w:rsidR="004911D5" w:rsidRDefault="004911D5" w:rsidP="004911D5">
      <w:pPr>
        <w:pStyle w:val="B1"/>
      </w:pPr>
      <w:r>
        <w:tab/>
        <w:t xml:space="preserve">If the UE indicates the support of RDS in the PCO in the PDU Session Establishment Request and RDS </w:t>
      </w:r>
      <w:proofErr w:type="gramStart"/>
      <w:r>
        <w:t>is enabled</w:t>
      </w:r>
      <w:proofErr w:type="gramEnd"/>
      <w:r>
        <w:t xml:space="preserve"> for the PDU Session, the SMF shall inform the UE that RDS is enabled in the PCO in the PDU Session Establishment Accept (see clause 5.31.6 of TS 23.501 [2]).</w:t>
      </w:r>
    </w:p>
    <w:p w14:paraId="1C4E80A8" w14:textId="77777777" w:rsidR="004911D5" w:rsidRDefault="004911D5" w:rsidP="004911D5">
      <w:pPr>
        <w:pStyle w:val="B1"/>
      </w:pPr>
      <w:r>
        <w:tab/>
        <w:t xml:space="preserve">If the NIDD parameters (e.g. maximum packet size) were received from NEF during the SMF-NEF Connection Establishment procedure in step 10, the SMF shall inform the UE of the </w:t>
      </w:r>
      <w:proofErr w:type="gramStart"/>
      <w:r>
        <w:t>NIDD</w:t>
      </w:r>
      <w:proofErr w:type="gramEnd"/>
      <w:r>
        <w:t xml:space="preserve"> parameters in the PCO in the PDU Session Establishment Accept (see clause 5.31.5 of TS 23.501 [2]).</w:t>
      </w:r>
    </w:p>
    <w:p w14:paraId="0AAA5EB6" w14:textId="77777777" w:rsidR="004911D5" w:rsidRDefault="004911D5" w:rsidP="004911D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5003001" w14:textId="77777777" w:rsidR="004911D5" w:rsidRDefault="004911D5" w:rsidP="004911D5">
      <w:pPr>
        <w:pStyle w:val="B1"/>
      </w:pPr>
      <w:r>
        <w:tab/>
        <w:t xml:space="preserve">If the UE indicated in the PCO that it supports the EDC functionality, the SMF may indicate to the UE either that the use of the EDC functionality </w:t>
      </w:r>
      <w:proofErr w:type="gramStart"/>
      <w:r>
        <w:t>is allowed</w:t>
      </w:r>
      <w:proofErr w:type="gramEnd"/>
      <w:r>
        <w:t xml:space="preserve"> for the PDU Session or that the use of the EDC functionality is required for the PDU Session (see clause 5.2.1 of TS 23.548 [74]).</w:t>
      </w:r>
    </w:p>
    <w:p w14:paraId="333E5F92" w14:textId="77777777" w:rsidR="004911D5" w:rsidRPr="00140E21" w:rsidRDefault="004911D5" w:rsidP="004911D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AE52945" w14:textId="77777777" w:rsidR="004911D5" w:rsidRPr="00140E21" w:rsidRDefault="004911D5" w:rsidP="004911D5">
      <w:pPr>
        <w:pStyle w:val="B1"/>
      </w:pPr>
      <w:r w:rsidRPr="00140E21">
        <w:tab/>
        <w:t>The Namf_Communication_N1N2MessageTransfer contains the PDU Session ID allowing the AMF to know which access towards the UE to use.</w:t>
      </w:r>
    </w:p>
    <w:p w14:paraId="446D35FA" w14:textId="77777777" w:rsidR="004911D5" w:rsidRPr="00140E21" w:rsidRDefault="004911D5" w:rsidP="004911D5">
      <w:pPr>
        <w:pStyle w:val="B1"/>
      </w:pPr>
      <w:r w:rsidRPr="00140E21">
        <w:tab/>
        <w:t>If the PDU session establishment failed anywhere between step </w:t>
      </w:r>
      <w:proofErr w:type="gramStart"/>
      <w:r w:rsidRPr="00140E21">
        <w:t>5</w:t>
      </w:r>
      <w:proofErr w:type="gramEnd"/>
      <w:r w:rsidRPr="00140E21">
        <w:t xml:space="preserve">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w:t>
      </w:r>
      <w:proofErr w:type="gramStart"/>
      <w:r w:rsidRPr="00140E21">
        <w:t>are skipped</w:t>
      </w:r>
      <w:proofErr w:type="gramEnd"/>
      <w:r w:rsidRPr="00140E21">
        <w:t>.</w:t>
      </w:r>
    </w:p>
    <w:p w14:paraId="2CBC7FAE" w14:textId="77777777" w:rsidR="004911D5" w:rsidRDefault="004911D5" w:rsidP="004911D5">
      <w:pPr>
        <w:pStyle w:val="B1"/>
      </w:pPr>
      <w:r>
        <w:tab/>
        <w:t xml:space="preserve">Based on the S-NSSAI and DNN for PIN,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567AF11B" w14:textId="77777777" w:rsidR="004911D5" w:rsidRPr="00140E21" w:rsidRDefault="004911D5" w:rsidP="004911D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w:t>
      </w:r>
      <w:proofErr w:type="gramStart"/>
      <w:r>
        <w:t>is used</w:t>
      </w:r>
      <w:proofErr w:type="gramEnd"/>
      <w:r>
        <w:t xml:space="preserve"> instead.</w:t>
      </w:r>
    </w:p>
    <w:p w14:paraId="458069CE" w14:textId="77777777" w:rsidR="004911D5" w:rsidRPr="00140E21" w:rsidRDefault="004911D5" w:rsidP="004911D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A67EB3C" w14:textId="77777777" w:rsidR="004911D5" w:rsidRPr="00140E21" w:rsidRDefault="004911D5" w:rsidP="004911D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2FB8501D" w14:textId="77777777" w:rsidR="004911D5" w:rsidRPr="00140E21" w:rsidRDefault="004911D5" w:rsidP="004911D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4CE630EA" w14:textId="77777777" w:rsidR="004911D5" w:rsidRPr="00140E21" w:rsidRDefault="004911D5" w:rsidP="004911D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 xml:space="preserve">the QFIs assigned to each tunnel endpoint. A QFI </w:t>
      </w:r>
      <w:proofErr w:type="gramStart"/>
      <w:r w:rsidRPr="00140E21">
        <w:t>can be assigned</w:t>
      </w:r>
      <w:proofErr w:type="gramEnd"/>
      <w:r w:rsidRPr="00140E21">
        <w:t xml:space="preserve"> to either the Master RAN node or the Secondary RAN node and not to both.</w:t>
      </w:r>
    </w:p>
    <w:p w14:paraId="35EF6CAE" w14:textId="77777777" w:rsidR="004911D5" w:rsidRPr="00140E21" w:rsidRDefault="004911D5" w:rsidP="004911D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D2929BA" w14:textId="77777777" w:rsidR="004911D5" w:rsidRPr="00140E21" w:rsidRDefault="004911D5" w:rsidP="004911D5">
      <w:pPr>
        <w:pStyle w:val="B1"/>
      </w:pPr>
      <w:r w:rsidRPr="00140E21">
        <w:lastRenderedPageBreak/>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F32883A" w14:textId="77777777" w:rsidR="004911D5" w:rsidRPr="00140E21" w:rsidRDefault="004911D5" w:rsidP="004911D5">
      <w:pPr>
        <w:pStyle w:val="B1"/>
      </w:pPr>
      <w:r w:rsidRPr="00140E21">
        <w:tab/>
        <w:t>If MICO mode is active and the NAS message Request Type in step 1 indicated "Emergency Request", then the UE and the AMF shall locally deactivate MICO mode.</w:t>
      </w:r>
    </w:p>
    <w:p w14:paraId="00A11A1A" w14:textId="77777777" w:rsidR="004911D5" w:rsidRPr="00140E21" w:rsidRDefault="004911D5" w:rsidP="004911D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w:t>
      </w:r>
      <w:proofErr w:type="gramStart"/>
      <w:r w:rsidRPr="00140E21">
        <w:t>are omitted</w:t>
      </w:r>
      <w:proofErr w:type="gramEnd"/>
      <w:r w:rsidRPr="00140E21">
        <w:t>.</w:t>
      </w:r>
    </w:p>
    <w:p w14:paraId="3F7302D4" w14:textId="77777777" w:rsidR="004911D5" w:rsidRDefault="004911D5" w:rsidP="004911D5">
      <w:pPr>
        <w:pStyle w:val="B1"/>
      </w:pPr>
      <w:r>
        <w:tab/>
        <w:t xml:space="preserve">If the UE is running a </w:t>
      </w:r>
      <w:proofErr w:type="gramStart"/>
      <w:r>
        <w:t>slice</w:t>
      </w:r>
      <w:proofErr w:type="gramEnd"/>
      <w:r>
        <w:t xml:space="preserve"> deregistration inactivity timer for the S-NSSAI of the established PDU Session and the timer is associated with the Access Type over which the PDU Session Establishment Request was received, the UE stops the timer as described in clause 5.15.15 of TS 23.501 [2].</w:t>
      </w:r>
    </w:p>
    <w:p w14:paraId="3A405F60" w14:textId="77777777" w:rsidR="004911D5" w:rsidRPr="00140E21" w:rsidRDefault="004911D5" w:rsidP="004911D5">
      <w:pPr>
        <w:pStyle w:val="B1"/>
      </w:pPr>
      <w:proofErr w:type="gramStart"/>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w:t>
      </w:r>
      <w:proofErr w:type="gramEnd"/>
    </w:p>
    <w:p w14:paraId="5297BB71" w14:textId="77777777" w:rsidR="004911D5" w:rsidRPr="00140E21" w:rsidRDefault="004911D5" w:rsidP="004911D5">
      <w:pPr>
        <w:pStyle w:val="B1"/>
      </w:pPr>
      <w:r w:rsidRPr="00140E21">
        <w:tab/>
        <w:t>The AN Tunnel Info corresponds to the Access Network address of the N3 tunnel corresponding to the PDU Session.</w:t>
      </w:r>
    </w:p>
    <w:p w14:paraId="21FEC887" w14:textId="77777777" w:rsidR="004911D5" w:rsidRPr="00140E21" w:rsidRDefault="004911D5" w:rsidP="004911D5">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65F9ACA" w14:textId="77777777" w:rsidR="004911D5" w:rsidRPr="00140E21" w:rsidRDefault="004911D5" w:rsidP="004911D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5CC2169E" w14:textId="77777777" w:rsidR="004911D5" w:rsidRDefault="004911D5" w:rsidP="004911D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CEA8012" w14:textId="77777777" w:rsidR="004911D5" w:rsidRDefault="004911D5" w:rsidP="004911D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B3FEFC1" w14:textId="77777777" w:rsidR="004911D5" w:rsidRDefault="004911D5" w:rsidP="004911D5">
      <w:pPr>
        <w:pStyle w:val="B1"/>
      </w:pPr>
      <w:r>
        <w:tab/>
        <w:t>NG-RAN includes the PDU Set Based Handling Support Indication in N2 SM information as defined in clause 5.37.5.3 of TS 23.501 [2].</w:t>
      </w:r>
    </w:p>
    <w:p w14:paraId="0EDDA851" w14:textId="77777777" w:rsidR="004911D5" w:rsidRPr="00140E21" w:rsidRDefault="004911D5" w:rsidP="004911D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88EDFCC" w14:textId="77777777" w:rsidR="004911D5" w:rsidRPr="00140E21" w:rsidRDefault="004911D5" w:rsidP="004911D5">
      <w:pPr>
        <w:pStyle w:val="B1"/>
      </w:pPr>
      <w:r w:rsidRPr="00140E21">
        <w:tab/>
        <w:t>The AMF forwards the N2 SM information received from (R</w:t>
      </w:r>
      <w:proofErr w:type="gramStart"/>
      <w:r w:rsidRPr="00140E21">
        <w:t>)AN</w:t>
      </w:r>
      <w:proofErr w:type="gramEnd"/>
      <w:r w:rsidRPr="00140E21">
        <w:t xml:space="preserve"> to the SMF.</w:t>
      </w:r>
    </w:p>
    <w:p w14:paraId="4C2C940A" w14:textId="77777777" w:rsidR="004911D5" w:rsidRPr="00140E21" w:rsidRDefault="004911D5" w:rsidP="004911D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653811EE" w14:textId="77777777" w:rsidR="004911D5" w:rsidRDefault="004911D5" w:rsidP="004911D5">
      <w:pPr>
        <w:pStyle w:val="B1"/>
      </w:pPr>
      <w:r>
        <w:tab/>
        <w:t xml:space="preserve">If the N2 SM information indicates failure of </w:t>
      </w:r>
      <w:proofErr w:type="gramStart"/>
      <w:r>
        <w:t>user plane resource setup</w:t>
      </w:r>
      <w:proofErr w:type="gramEnd"/>
      <w:r>
        <w:t xml:space="preserve">,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w:t>
      </w:r>
      <w:proofErr w:type="gramStart"/>
      <w:r>
        <w:t>is skipped</w:t>
      </w:r>
      <w:proofErr w:type="gramEnd"/>
      <w:r>
        <w:t xml:space="preserve"> in this case and instead the SMF releases the N4 Session with UPF.</w:t>
      </w:r>
    </w:p>
    <w:p w14:paraId="3314D08C" w14:textId="77777777" w:rsidR="004911D5" w:rsidRPr="00140E21" w:rsidRDefault="004911D5" w:rsidP="004911D5">
      <w:pPr>
        <w:pStyle w:val="B1"/>
      </w:pPr>
      <w:r w:rsidRPr="00140E21">
        <w:tab/>
      </w:r>
      <w:proofErr w:type="gramStart"/>
      <w:r w:rsidRPr="00140E21">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w:t>
      </w:r>
      <w:proofErr w:type="gramEnd"/>
      <w:r w:rsidRPr="00140E21">
        <w:t xml:space="preserve"> Step 16 </w:t>
      </w:r>
      <w:proofErr w:type="gramStart"/>
      <w:r w:rsidRPr="00140E21">
        <w:t>is skipped</w:t>
      </w:r>
      <w:proofErr w:type="gramEnd"/>
      <w:r w:rsidRPr="00140E21">
        <w:t xml:space="preserve"> in this case.</w:t>
      </w:r>
    </w:p>
    <w:p w14:paraId="409152B7" w14:textId="77777777" w:rsidR="004911D5" w:rsidRDefault="004911D5" w:rsidP="004911D5">
      <w:pPr>
        <w:pStyle w:val="B1"/>
      </w:pPr>
      <w:r>
        <w:tab/>
        <w:t>If the N2 SM information includes a TL-Container with a get-response as described in clause 5.28a.2 of TS 23.501 [2], the SMF/CUC stores the information provided in the get-response.</w:t>
      </w:r>
    </w:p>
    <w:p w14:paraId="221F17BD" w14:textId="77777777" w:rsidR="004911D5" w:rsidRPr="00140E21" w:rsidRDefault="004911D5" w:rsidP="004911D5">
      <w:pPr>
        <w:pStyle w:val="B1"/>
      </w:pPr>
      <w:r w:rsidRPr="00140E21">
        <w:lastRenderedPageBreak/>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DDE7EA9" w14:textId="77777777" w:rsidR="004911D5" w:rsidRPr="00140E21" w:rsidRDefault="004911D5" w:rsidP="004911D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BADDA6E" w14:textId="77777777" w:rsidR="004911D5" w:rsidRPr="00140E21" w:rsidRDefault="004911D5" w:rsidP="004911D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w:t>
      </w:r>
      <w:proofErr w:type="gramStart"/>
      <w:r w:rsidRPr="00140E21">
        <w:t>and also</w:t>
      </w:r>
      <w:proofErr w:type="gramEnd"/>
      <w:r w:rsidRPr="00140E21">
        <w:t xml:space="preserve">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7A1A146" w14:textId="77777777" w:rsidR="004911D5" w:rsidRDefault="004911D5" w:rsidP="004911D5">
      <w:pPr>
        <w:pStyle w:val="B1"/>
      </w:pPr>
      <w:r>
        <w:tab/>
        <w:t xml:space="preserve">If the N2 SM information includes the PDU Set Based Handling Support Indication, SMF configures PSA UPF to perform PDU Set information marking for the </w:t>
      </w:r>
      <w:proofErr w:type="spellStart"/>
      <w:r>
        <w:t>QoS</w:t>
      </w:r>
      <w:proofErr w:type="spellEnd"/>
      <w:r>
        <w:t xml:space="preserve"> flow as defined in clause 5.37.5.3 of TS 23.501 [2].</w:t>
      </w:r>
    </w:p>
    <w:p w14:paraId="6EB4E93F" w14:textId="77777777" w:rsidR="004911D5" w:rsidRPr="00140E21" w:rsidRDefault="004911D5" w:rsidP="004911D5">
      <w:pPr>
        <w:pStyle w:val="NO"/>
      </w:pPr>
      <w:r w:rsidRPr="00140E21">
        <w:t>NOTE</w:t>
      </w:r>
      <w:r w:rsidRPr="00140E21">
        <w:rPr>
          <w:lang w:eastAsia="zh-CN"/>
        </w:rPr>
        <w:t> </w:t>
      </w:r>
      <w:r>
        <w:rPr>
          <w:lang w:eastAsia="zh-CN"/>
        </w:rPr>
        <w:t>11</w:t>
      </w:r>
      <w:r w:rsidRPr="00140E21">
        <w:t>:</w:t>
      </w:r>
      <w:r w:rsidRPr="00140E21">
        <w:tab/>
        <w:t xml:space="preserve">If the PDU Session Establishment Request was due to mobility between 3GPP and non-3GPP access or mobility from EPC, the downlink data path </w:t>
      </w:r>
      <w:proofErr w:type="gramStart"/>
      <w:r w:rsidRPr="00140E21">
        <w:t>is switched</w:t>
      </w:r>
      <w:proofErr w:type="gramEnd"/>
      <w:r w:rsidRPr="00140E21">
        <w:t xml:space="preserve"> towards the target access in this step.</w:t>
      </w:r>
    </w:p>
    <w:p w14:paraId="2D650887" w14:textId="77777777" w:rsidR="004911D5" w:rsidRPr="00140E21" w:rsidRDefault="004911D5" w:rsidP="004911D5">
      <w:pPr>
        <w:pStyle w:val="B1"/>
      </w:pPr>
      <w:r w:rsidRPr="00140E21">
        <w:t>16b.</w:t>
      </w:r>
      <w:r w:rsidRPr="00140E21">
        <w:tab/>
        <w:t>The UPF provides an N4 Session Modification Response to the SMF.</w:t>
      </w:r>
    </w:p>
    <w:p w14:paraId="1804F997" w14:textId="77777777" w:rsidR="004911D5" w:rsidRPr="00140E21" w:rsidRDefault="004911D5" w:rsidP="004911D5">
      <w:pPr>
        <w:pStyle w:val="B1"/>
      </w:pPr>
      <w:r w:rsidRPr="00140E21">
        <w:tab/>
        <w:t xml:space="preserve">If multiple UPFs </w:t>
      </w:r>
      <w:proofErr w:type="gramStart"/>
      <w:r w:rsidRPr="00140E21">
        <w:t>are used</w:t>
      </w:r>
      <w:proofErr w:type="gramEnd"/>
      <w:r w:rsidRPr="00140E21">
        <w:t xml:space="preserve"> in the PDU Session, the UPF in step 16 refers to the UPF terminating N3.</w:t>
      </w:r>
    </w:p>
    <w:p w14:paraId="11E7C178" w14:textId="77777777" w:rsidR="004911D5" w:rsidRPr="00140E21" w:rsidRDefault="004911D5" w:rsidP="004911D5">
      <w:pPr>
        <w:pStyle w:val="B1"/>
      </w:pPr>
      <w:r w:rsidRPr="00140E21">
        <w:tab/>
        <w:t xml:space="preserve">After this step, the UPF delivers any </w:t>
      </w:r>
      <w:proofErr w:type="gramStart"/>
      <w:r w:rsidRPr="00140E21">
        <w:t>down-link</w:t>
      </w:r>
      <w:proofErr w:type="gramEnd"/>
      <w:r w:rsidRPr="00140E21">
        <w:t xml:space="preserve"> packets to the UE that may have been buffered for this PDU Session.</w:t>
      </w:r>
    </w:p>
    <w:p w14:paraId="02F5C122" w14:textId="77777777" w:rsidR="004911D5" w:rsidRPr="00140E21" w:rsidRDefault="004911D5" w:rsidP="004911D5">
      <w:pPr>
        <w:pStyle w:val="B1"/>
      </w:pPr>
      <w:proofErr w:type="gramStart"/>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w:t>
      </w:r>
      <w:proofErr w:type="gramEnd"/>
      <w:r w:rsidRPr="00140E21">
        <w:t xml:space="preserve"> As a result, the UDM stores following information: SUPI, SMF identity and the associated DNN</w:t>
      </w:r>
      <w:r>
        <w:t>, S-NSSAI of HPLMN,</w:t>
      </w:r>
      <w:r w:rsidRPr="00140E21">
        <w:t xml:space="preserve"> PDU Session ID</w:t>
      </w:r>
      <w:r>
        <w:t xml:space="preserve">, PCF ID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28FEF318" w14:textId="77777777" w:rsidR="004911D5" w:rsidRPr="00140E21" w:rsidRDefault="004911D5" w:rsidP="004911D5">
      <w:pPr>
        <w:pStyle w:val="B1"/>
      </w:pPr>
      <w:r w:rsidRPr="00140E21">
        <w:tab/>
        <w:t>If the Request Type received in step 3 indicates "Emergency Request":</w:t>
      </w:r>
    </w:p>
    <w:p w14:paraId="57C0ACF9" w14:textId="77777777" w:rsidR="004911D5" w:rsidRPr="00140E21" w:rsidRDefault="004911D5" w:rsidP="004911D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5B8A15B" w14:textId="77777777" w:rsidR="004911D5" w:rsidRPr="00140E21" w:rsidRDefault="004911D5" w:rsidP="004911D5">
      <w:pPr>
        <w:pStyle w:val="B1"/>
      </w:pPr>
      <w:r w:rsidRPr="00140E21">
        <w:t>-</w:t>
      </w:r>
      <w:r w:rsidRPr="00140E21">
        <w:tab/>
        <w:t>For an unauthenticated UE or a roaming UE, the SMF shall not register in the UDM for a given PDU Session.</w:t>
      </w:r>
    </w:p>
    <w:p w14:paraId="6712CBD1" w14:textId="77777777" w:rsidR="004911D5" w:rsidRPr="00140E21" w:rsidRDefault="004911D5" w:rsidP="004911D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721EDC3" w14:textId="77777777" w:rsidR="004911D5" w:rsidRDefault="004911D5" w:rsidP="004911D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BAB2DB4" w14:textId="77777777" w:rsidR="004911D5" w:rsidRPr="00140E21" w:rsidRDefault="004911D5" w:rsidP="004911D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1052065" w14:textId="77777777" w:rsidR="004911D5" w:rsidRDefault="004911D5" w:rsidP="004911D5">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CB8798A" w14:textId="77777777" w:rsidR="004911D5" w:rsidRPr="00140E21" w:rsidRDefault="004911D5" w:rsidP="004911D5">
      <w:pPr>
        <w:pStyle w:val="B1"/>
      </w:pPr>
      <w:r w:rsidRPr="00140E21">
        <w:tab/>
        <w:t>After this step, the AMF forwards relevant events subscribed by</w:t>
      </w:r>
      <w:r w:rsidRPr="00140E21" w:rsidDel="007C6B31">
        <w:t xml:space="preserve"> </w:t>
      </w:r>
      <w:r w:rsidRPr="00140E21">
        <w:t>the SMF.</w:t>
      </w:r>
    </w:p>
    <w:p w14:paraId="0C1B7B7A" w14:textId="77777777" w:rsidR="004911D5" w:rsidRDefault="004911D5" w:rsidP="004911D5">
      <w:pPr>
        <w:pStyle w:val="B1"/>
      </w:pPr>
      <w:r>
        <w:lastRenderedPageBreak/>
        <w:tab/>
        <w:t>For those scenarios where the PCFs serving the AMF and the SMF are different, the SMF informs the AMF of the NWDAF ID(s) used for UE related Analytics and corresponding Analytics ID(s).</w:t>
      </w:r>
    </w:p>
    <w:p w14:paraId="155CBC2F" w14:textId="77777777" w:rsidR="004911D5" w:rsidRPr="00140E21" w:rsidRDefault="004911D5" w:rsidP="004911D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21AC07C8" w14:textId="77777777" w:rsidR="004911D5" w:rsidRPr="00140E21" w:rsidRDefault="004911D5" w:rsidP="004911D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w:t>
      </w:r>
      <w:proofErr w:type="gramStart"/>
      <w:r w:rsidRPr="00140E21">
        <w:t>is skipped</w:t>
      </w:r>
      <w:proofErr w:type="gramEnd"/>
      <w:r w:rsidRPr="00140E21">
        <w:t>.</w:t>
      </w:r>
    </w:p>
    <w:p w14:paraId="5FB339AE" w14:textId="77777777" w:rsidR="004911D5" w:rsidRDefault="004911D5" w:rsidP="004911D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9B8A0A0" w14:textId="77777777" w:rsidR="004911D5" w:rsidRPr="00140E21" w:rsidRDefault="004911D5" w:rsidP="004911D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w:t>
      </w:r>
      <w:proofErr w:type="gramStart"/>
      <w:r>
        <w:t>is enabled</w:t>
      </w:r>
      <w:proofErr w:type="gramEnd"/>
      <w:r>
        <w:t xml:space="preserve">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AF700DA" w14:textId="77777777" w:rsidR="004911D5" w:rsidRDefault="004911D5" w:rsidP="004911D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0E8863C" w14:textId="77777777" w:rsidR="004911D5" w:rsidRDefault="004911D5" w:rsidP="004911D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37279DF" w14:textId="77777777" w:rsidR="004911D5" w:rsidRDefault="004911D5" w:rsidP="004911D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BA4431" w14:textId="77777777" w:rsidR="004911D5" w:rsidRDefault="004911D5" w:rsidP="004911D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9D6E005" w14:textId="77777777" w:rsidR="004911D5" w:rsidRPr="00140E21" w:rsidRDefault="004911D5" w:rsidP="004911D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35CFFF4" w14:textId="441A6045" w:rsidR="004911D5" w:rsidRDefault="004911D5" w:rsidP="004911D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F6BC4D1" w14:textId="76F58141" w:rsidR="003E193A" w:rsidRDefault="003E193A" w:rsidP="003E193A">
      <w:pPr>
        <w:jc w:val="center"/>
        <w:rPr>
          <w:noProof/>
          <w:color w:val="FF0000"/>
          <w:sz w:val="32"/>
          <w:szCs w:val="32"/>
        </w:rPr>
      </w:pPr>
      <w:r>
        <w:rPr>
          <w:noProof/>
          <w:color w:val="FF0000"/>
          <w:sz w:val="32"/>
          <w:szCs w:val="32"/>
        </w:rPr>
        <w:t>**** Nex</w:t>
      </w:r>
      <w:r w:rsidR="00866D3F">
        <w:rPr>
          <w:noProof/>
          <w:color w:val="FF0000"/>
          <w:sz w:val="32"/>
          <w:szCs w:val="32"/>
        </w:rPr>
        <w:t>t</w:t>
      </w:r>
      <w:r w:rsidRPr="00C51E4A">
        <w:rPr>
          <w:noProof/>
          <w:color w:val="FF0000"/>
          <w:sz w:val="32"/>
          <w:szCs w:val="32"/>
        </w:rPr>
        <w:t xml:space="preserve"> Change ****</w:t>
      </w:r>
    </w:p>
    <w:p w14:paraId="35251C87" w14:textId="77777777" w:rsidR="003E193A" w:rsidRPr="00140E21" w:rsidRDefault="003E193A" w:rsidP="003E193A">
      <w:pPr>
        <w:pStyle w:val="Heading4"/>
        <w:rPr>
          <w:lang w:eastAsia="ko-KR"/>
        </w:rPr>
      </w:pPr>
      <w:bookmarkStart w:id="22" w:name="_Toc178071433"/>
      <w:bookmarkStart w:id="23" w:name="_Toc170197347"/>
      <w:bookmarkStart w:id="24" w:name="_Toc20203942"/>
      <w:bookmarkStart w:id="25" w:name="_Toc27894627"/>
      <w:bookmarkStart w:id="26" w:name="_Toc36191694"/>
      <w:bookmarkStart w:id="27" w:name="_Toc45192780"/>
      <w:bookmarkStart w:id="28" w:name="_Toc47592412"/>
      <w:bookmarkStart w:id="29" w:name="_Toc51834493"/>
      <w:bookmarkStart w:id="30" w:name="_Toc170197295"/>
      <w:bookmarkEnd w:id="3"/>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22"/>
    </w:p>
    <w:p w14:paraId="6BC443E0" w14:textId="77777777" w:rsidR="003E193A" w:rsidRPr="00140E21" w:rsidRDefault="003E193A" w:rsidP="003E193A">
      <w:pPr>
        <w:rPr>
          <w:lang w:eastAsia="ko-KR"/>
        </w:rPr>
      </w:pPr>
      <w:r w:rsidRPr="00140E21">
        <w:rPr>
          <w:lang w:eastAsia="ko-KR"/>
        </w:rPr>
        <w:t xml:space="preserve">The UE or network requested PDU Session Modification procedure (non-roaming and roaming with local breakout scenario) </w:t>
      </w:r>
      <w:proofErr w:type="gramStart"/>
      <w:r w:rsidRPr="00140E21">
        <w:rPr>
          <w:lang w:eastAsia="ko-KR"/>
        </w:rPr>
        <w:t>is</w:t>
      </w:r>
      <w:proofErr w:type="gramEnd"/>
      <w:r w:rsidRPr="00140E21">
        <w:rPr>
          <w:lang w:eastAsia="ko-KR"/>
        </w:rPr>
        <w:t xml:space="preserve"> depicted in figure 4.3.3.2-1.</w:t>
      </w:r>
    </w:p>
    <w:p w14:paraId="636CEA99" w14:textId="77777777" w:rsidR="003E193A" w:rsidRDefault="003E193A" w:rsidP="003E193A">
      <w:pPr>
        <w:pStyle w:val="TH"/>
      </w:pPr>
      <w:r w:rsidRPr="00544A81">
        <w:object w:dxaOrig="9638" w:dyaOrig="10832" w14:anchorId="6BB90C98">
          <v:shape id="_x0000_i1027" type="#_x0000_t75" style="width:474.75pt;height:533.65pt" o:ole="">
            <v:imagedata r:id="rId19" o:title=""/>
          </v:shape>
          <o:OLEObject Type="Embed" ProgID="Word.Picture.8" ShapeID="_x0000_i1027" DrawAspect="Content" ObjectID="_1789579438" r:id="rId20"/>
        </w:object>
      </w:r>
    </w:p>
    <w:p w14:paraId="6470E418" w14:textId="77777777" w:rsidR="003E193A" w:rsidRPr="00140E21" w:rsidRDefault="003E193A" w:rsidP="003E193A">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9EB57DD" w14:textId="77777777" w:rsidR="003E193A" w:rsidRPr="00140E21" w:rsidRDefault="003E193A" w:rsidP="003E193A">
      <w:pPr>
        <w:pStyle w:val="B1"/>
        <w:rPr>
          <w:lang w:eastAsia="ko-KR"/>
        </w:rPr>
      </w:pPr>
      <w:r w:rsidRPr="00140E21">
        <w:rPr>
          <w:lang w:eastAsia="ko-KR"/>
        </w:rPr>
        <w:t>1.</w:t>
      </w:r>
      <w:r w:rsidRPr="00140E21">
        <w:rPr>
          <w:lang w:eastAsia="ko-KR"/>
        </w:rPr>
        <w:tab/>
        <w:t xml:space="preserve">The procedure </w:t>
      </w:r>
      <w:proofErr w:type="gramStart"/>
      <w:r w:rsidRPr="00140E21">
        <w:rPr>
          <w:lang w:eastAsia="ko-KR"/>
        </w:rPr>
        <w:t>may be triggered</w:t>
      </w:r>
      <w:proofErr w:type="gramEnd"/>
      <w:r w:rsidRPr="00140E21">
        <w:rPr>
          <w:lang w:eastAsia="ko-KR"/>
        </w:rPr>
        <w:t xml:space="preserve"> by following events:</w:t>
      </w:r>
    </w:p>
    <w:p w14:paraId="3496AFBF" w14:textId="77777777" w:rsidR="003E193A" w:rsidRPr="00140E21" w:rsidRDefault="003E193A" w:rsidP="003E193A">
      <w:pPr>
        <w:pStyle w:val="B2"/>
        <w:rPr>
          <w:lang w:eastAsia="zh-CN"/>
        </w:rPr>
      </w:pPr>
      <w:proofErr w:type="gramStart"/>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w:t>
      </w:r>
      <w:proofErr w:type="gramEnd"/>
      <w:r w:rsidRPr="00140E21">
        <w:rPr>
          <w:lang w:eastAsia="ko-KR"/>
        </w:rPr>
        <w:t xml:space="preserve"> Depending on the Access Type, if the UE was in CM-IDLE state, this SM-NAS message </w:t>
      </w:r>
      <w:proofErr w:type="gramStart"/>
      <w:r w:rsidRPr="00140E21">
        <w:rPr>
          <w:lang w:eastAsia="ko-KR"/>
        </w:rPr>
        <w:t>is preceded</w:t>
      </w:r>
      <w:proofErr w:type="gramEnd"/>
      <w:r w:rsidRPr="00140E21">
        <w:rPr>
          <w:lang w:eastAsia="ko-KR"/>
        </w:rPr>
        <w:t xml:space="preserve">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3E112E6" w14:textId="77777777" w:rsidR="003E193A" w:rsidRPr="00140E21" w:rsidRDefault="003E193A" w:rsidP="003E193A">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w:t>
      </w:r>
      <w:proofErr w:type="gramStart"/>
      <w:r w:rsidRPr="00140E21">
        <w:rPr>
          <w:lang w:eastAsia="ko-KR"/>
        </w:rPr>
        <w:t>is allowed</w:t>
      </w:r>
      <w:proofErr w:type="gramEnd"/>
      <w:r w:rsidRPr="00140E21">
        <w:rPr>
          <w:lang w:eastAsia="ko-KR"/>
        </w:rPr>
        <w:t xml:space="preserve"> to proceed instead with binding the selected SDF(s) on an existing </w:t>
      </w:r>
      <w:proofErr w:type="spellStart"/>
      <w:r w:rsidRPr="00140E21">
        <w:rPr>
          <w:lang w:eastAsia="ko-KR"/>
        </w:rPr>
        <w:t>QoS</w:t>
      </w:r>
      <w:proofErr w:type="spellEnd"/>
      <w:r w:rsidRPr="00140E21">
        <w:rPr>
          <w:lang w:eastAsia="ko-KR"/>
        </w:rPr>
        <w:t xml:space="preserve"> Flow.</w:t>
      </w:r>
    </w:p>
    <w:p w14:paraId="3C9EB33C" w14:textId="77777777" w:rsidR="003E193A" w:rsidRPr="00140E21" w:rsidRDefault="003E193A" w:rsidP="003E193A">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w:t>
      </w:r>
      <w:proofErr w:type="gramStart"/>
      <w:r w:rsidRPr="00140E21">
        <w:rPr>
          <w:lang w:eastAsia="ko-KR"/>
        </w:rPr>
        <w:t>is used</w:t>
      </w:r>
      <w:proofErr w:type="gramEnd"/>
      <w:r w:rsidRPr="00140E21">
        <w:rPr>
          <w:lang w:eastAsia="ko-KR"/>
        </w:rPr>
        <w:t xml:space="preserve"> for traffic segregation. If UE makes subsequent requests for segregation of additional SDF(s), the additional SDF(s) </w:t>
      </w:r>
      <w:proofErr w:type="gramStart"/>
      <w:r w:rsidRPr="00140E21">
        <w:rPr>
          <w:lang w:eastAsia="ko-KR"/>
        </w:rPr>
        <w:t>are multiplexed</w:t>
      </w:r>
      <w:proofErr w:type="gramEnd"/>
      <w:r w:rsidRPr="00140E21">
        <w:rPr>
          <w:lang w:eastAsia="ko-KR"/>
        </w:rPr>
        <w:t xml:space="preserve"> on the existing </w:t>
      </w:r>
      <w:proofErr w:type="spellStart"/>
      <w:r w:rsidRPr="00140E21">
        <w:rPr>
          <w:lang w:eastAsia="ko-KR"/>
        </w:rPr>
        <w:t>QoS</w:t>
      </w:r>
      <w:proofErr w:type="spellEnd"/>
      <w:r w:rsidRPr="00140E21">
        <w:rPr>
          <w:lang w:eastAsia="ko-KR"/>
        </w:rPr>
        <w:t xml:space="preserve"> Flow that is used for segregation.</w:t>
      </w:r>
    </w:p>
    <w:p w14:paraId="2F4EC8AF" w14:textId="77777777" w:rsidR="003E193A" w:rsidRPr="00140E21" w:rsidRDefault="003E193A" w:rsidP="003E193A">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C75AAC7" w14:textId="77777777" w:rsidR="003E193A" w:rsidRPr="00140E21" w:rsidRDefault="003E193A" w:rsidP="003E193A">
      <w:pPr>
        <w:pStyle w:val="B2"/>
        <w:rPr>
          <w:lang w:eastAsia="ko-KR"/>
        </w:rPr>
      </w:pPr>
      <w:r w:rsidRPr="00140E21">
        <w:rPr>
          <w:lang w:eastAsia="ko-KR"/>
        </w:rPr>
        <w:tab/>
        <w:t>The PS Data Off status, if changed, shall be included in the PCO in the PDU Session Modification Request message.</w:t>
      </w:r>
    </w:p>
    <w:p w14:paraId="49257FE4" w14:textId="77777777" w:rsidR="003E193A" w:rsidRPr="00140E21" w:rsidRDefault="003E193A" w:rsidP="003E193A">
      <w:pPr>
        <w:pStyle w:val="B2"/>
      </w:pPr>
      <w:r w:rsidRPr="00140E21">
        <w:rPr>
          <w:lang w:eastAsia="ko-KR"/>
        </w:rPr>
        <w:tab/>
      </w:r>
      <w:r w:rsidRPr="00140E21">
        <w:t xml:space="preserve">For a PDU </w:t>
      </w:r>
      <w:proofErr w:type="gramStart"/>
      <w:r w:rsidRPr="00140E21">
        <w:t>Session which</w:t>
      </w:r>
      <w:proofErr w:type="gramEnd"/>
      <w:r w:rsidRPr="00140E21">
        <w:t xml:space="preserve">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EA82160" w14:textId="77777777" w:rsidR="003E193A" w:rsidRDefault="003E193A" w:rsidP="003E193A">
      <w:pPr>
        <w:pStyle w:val="B2"/>
        <w:rPr>
          <w:lang w:eastAsia="ko-KR"/>
        </w:rPr>
      </w:pPr>
      <w:r>
        <w:rPr>
          <w:lang w:eastAsia="ko-KR"/>
        </w:rPr>
        <w:tab/>
      </w:r>
      <w:proofErr w:type="gramStart"/>
      <w:r>
        <w:rPr>
          <w:lang w:eastAsia="ko-KR"/>
        </w:rPr>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roofErr w:type="gramEnd"/>
    </w:p>
    <w:p w14:paraId="531527A8" w14:textId="77777777" w:rsidR="003E193A" w:rsidRPr="00140E21" w:rsidRDefault="003E193A" w:rsidP="003E193A">
      <w:pPr>
        <w:pStyle w:val="B2"/>
        <w:rPr>
          <w:lang w:eastAsia="ko-KR"/>
        </w:rPr>
      </w:pPr>
      <w:r w:rsidRPr="00140E21">
        <w:rPr>
          <w:lang w:eastAsia="ko-KR"/>
        </w:rPr>
        <w:tab/>
        <w:t xml:space="preserve">When PCF </w:t>
      </w:r>
      <w:proofErr w:type="gramStart"/>
      <w:r w:rsidRPr="00140E21">
        <w:rPr>
          <w:lang w:eastAsia="ko-KR"/>
        </w:rPr>
        <w:t>is deployed</w:t>
      </w:r>
      <w:proofErr w:type="gramEnd"/>
      <w:r w:rsidRPr="00140E21">
        <w:rPr>
          <w:lang w:eastAsia="ko-KR"/>
        </w:rPr>
        <w:t>,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D9F3251" w14:textId="77777777" w:rsidR="003E193A" w:rsidRPr="00140E21" w:rsidRDefault="003E193A" w:rsidP="003E193A">
      <w:pPr>
        <w:pStyle w:val="B2"/>
        <w:rPr>
          <w:lang w:eastAsia="ko-KR"/>
        </w:rPr>
      </w:pPr>
      <w:r w:rsidRPr="00140E21">
        <w:rPr>
          <w:lang w:eastAsia="ko-KR"/>
        </w:rPr>
        <w:tab/>
        <w:t xml:space="preserve">The 5GSM Core Network Capability </w:t>
      </w:r>
      <w:proofErr w:type="gramStart"/>
      <w:r w:rsidRPr="00140E21">
        <w:rPr>
          <w:lang w:eastAsia="ko-KR"/>
        </w:rPr>
        <w:t>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roofErr w:type="gramEnd"/>
      <w:r w:rsidRPr="00140E21">
        <w:rPr>
          <w:lang w:eastAsia="ko-KR"/>
        </w:rPr>
        <w:t>.</w:t>
      </w:r>
    </w:p>
    <w:p w14:paraId="0F5A48E9" w14:textId="77777777" w:rsidR="003E193A" w:rsidRPr="00140E21" w:rsidRDefault="003E193A" w:rsidP="003E193A">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5ABD350" w14:textId="77777777" w:rsidR="003E193A" w:rsidRPr="00140E21" w:rsidRDefault="003E193A" w:rsidP="003E193A">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BD64E2B" w14:textId="77777777" w:rsidR="003E193A" w:rsidRDefault="003E193A" w:rsidP="003E193A">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6781CAF8" w14:textId="77777777" w:rsidR="003E193A" w:rsidRDefault="003E193A" w:rsidP="003E193A">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95475F7" w14:textId="181AFFC9" w:rsidR="003E193A" w:rsidRDefault="003E193A" w:rsidP="003E193A">
      <w:pPr>
        <w:pStyle w:val="B2"/>
        <w:rPr>
          <w:ins w:id="31" w:author="Samsung" w:date="2024-10-04T15:42:00Z"/>
          <w:lang w:eastAsia="ko-KR"/>
        </w:rPr>
      </w:pPr>
      <w:r>
        <w:rPr>
          <w:lang w:eastAsia="ko-KR"/>
        </w:rPr>
        <w:tab/>
        <w:t xml:space="preserve">Port Management Information Container </w:t>
      </w:r>
      <w:proofErr w:type="gramStart"/>
      <w:r>
        <w:rPr>
          <w:lang w:eastAsia="ko-KR"/>
        </w:rPr>
        <w:t>may be received</w:t>
      </w:r>
      <w:proofErr w:type="gramEnd"/>
      <w:r>
        <w:rPr>
          <w:lang w:eastAsia="ko-KR"/>
        </w:rPr>
        <w:t xml:space="preserve"> from DS-TT and includes DS-TT port related management information as defined in clause 5.28.3 </w:t>
      </w:r>
      <w:r>
        <w:t>of</w:t>
      </w:r>
      <w:r>
        <w:rPr>
          <w:lang w:eastAsia="ko-KR"/>
        </w:rPr>
        <w:t xml:space="preserve"> TS 23.501 [2].</w:t>
      </w:r>
    </w:p>
    <w:p w14:paraId="5ED37E0A" w14:textId="2B29306C" w:rsidR="003E193A" w:rsidRDefault="003E193A" w:rsidP="003E193A">
      <w:pPr>
        <w:pStyle w:val="B2"/>
        <w:rPr>
          <w:lang w:eastAsia="ko-KR"/>
        </w:rPr>
      </w:pPr>
      <w:ins w:id="32" w:author="Samsung" w:date="2024-10-04T15:42:00Z">
        <w:r>
          <w:rPr>
            <w:lang w:eastAsia="ko-KR"/>
          </w:rPr>
          <w:tab/>
        </w:r>
        <w:r w:rsidRPr="00366F15">
          <w:rPr>
            <w:rFonts w:hint="eastAsia"/>
            <w:lang w:eastAsia="ko-KR"/>
          </w:rPr>
          <w:t>I</w:t>
        </w:r>
        <w:r w:rsidRPr="00366F15">
          <w:rPr>
            <w:lang w:eastAsia="ko-KR"/>
          </w:rPr>
          <w:t>f based on the matched USRP rule the UE uses an existing PDU session for the traffic of a non-3GPP</w:t>
        </w:r>
        <w:r w:rsidRPr="00366F15">
          <w:t xml:space="preserve"> device </w:t>
        </w:r>
        <w:r w:rsidRPr="00366F15">
          <w:rPr>
            <w:lang w:eastAsia="ko-KR"/>
          </w:rPr>
          <w:t>behind the UE, the UE includes the device identifier in a NAS Message sent to the AMF.</w:t>
        </w:r>
        <w:r w:rsidRPr="00366F15">
          <w:t xml:space="preserve"> The AMF calculates the total number of currently simultaneously active devices behind the UE. If the number </w:t>
        </w:r>
        <w:proofErr w:type="gramStart"/>
        <w:r w:rsidRPr="00366F15">
          <w:t>of  the</w:t>
        </w:r>
        <w:proofErr w:type="gramEnd"/>
        <w:r w:rsidRPr="00366F15">
          <w:t xml:space="preserve"> devices exceeds the maximum</w:t>
        </w:r>
        <w:r w:rsidRPr="00366F15">
          <w:rPr>
            <w:lang w:val="en-IN"/>
          </w:rPr>
          <w:t xml:space="preserve"> number of </w:t>
        </w:r>
        <w:r w:rsidRPr="00366F15">
          <w:t>devices with identifier that can be simultaneously connected per UE</w:t>
        </w:r>
        <w:r w:rsidRPr="00366F15">
          <w:rPr>
            <w:lang w:val="en-IN"/>
          </w:rPr>
          <w:t xml:space="preserve">, the AMF shall reject the request </w:t>
        </w:r>
        <w:r w:rsidRPr="00366F15">
          <w:t xml:space="preserve">with a cause value indicating that the maximum number of devices with identifier that can be simultaneously connected per </w:t>
        </w:r>
        <w:proofErr w:type="spellStart"/>
        <w:r w:rsidRPr="00366F15">
          <w:t>per</w:t>
        </w:r>
        <w:proofErr w:type="spellEnd"/>
        <w:r w:rsidRPr="00366F15">
          <w:t xml:space="preserve"> UE has been reached.</w:t>
        </w:r>
        <w:r w:rsidRPr="00366F15">
          <w:rPr>
            <w:lang w:val="en-IN"/>
          </w:rPr>
          <w:t xml:space="preserve"> Otherwise, the AMF sends the device identifier to the SMF.</w:t>
        </w:r>
      </w:ins>
    </w:p>
    <w:p w14:paraId="383E77D2" w14:textId="77777777" w:rsidR="003E193A" w:rsidRPr="00140E21" w:rsidRDefault="003E193A" w:rsidP="003E193A">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w:t>
      </w:r>
      <w:proofErr w:type="gramStart"/>
      <w:r w:rsidRPr="00140E21">
        <w:rPr>
          <w:lang w:eastAsia="ko-KR"/>
        </w:rPr>
        <w:t>may e.g. have been triggered</w:t>
      </w:r>
      <w:proofErr w:type="gramEnd"/>
      <w:r w:rsidRPr="00140E21">
        <w:rPr>
          <w:lang w:eastAsia="ko-KR"/>
        </w:rPr>
        <w:t xml:space="preserve">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F878D21" w14:textId="77777777" w:rsidR="003E193A" w:rsidRPr="00140E21" w:rsidRDefault="003E193A" w:rsidP="003E193A">
      <w:pPr>
        <w:pStyle w:val="B2"/>
        <w:rPr>
          <w:lang w:eastAsia="ko-KR"/>
        </w:rPr>
      </w:pPr>
      <w:r w:rsidRPr="00140E21">
        <w:rPr>
          <w:lang w:eastAsia="ko-KR"/>
        </w:rPr>
        <w:tab/>
        <w:t xml:space="preserve">If </w:t>
      </w:r>
      <w:proofErr w:type="spellStart"/>
      <w:proofErr w:type="gramStart"/>
      <w:r w:rsidRPr="00140E21">
        <w:rPr>
          <w:lang w:eastAsia="ko-KR"/>
        </w:rPr>
        <w:t>QoS</w:t>
      </w:r>
      <w:proofErr w:type="spellEnd"/>
      <w:r w:rsidRPr="00140E21">
        <w:rPr>
          <w:lang w:eastAsia="ko-KR"/>
        </w:rPr>
        <w:t xml:space="preserve"> Monitoring is requested by the AF</w:t>
      </w:r>
      <w:proofErr w:type="gramEnd"/>
      <w:r w:rsidRPr="00140E21">
        <w:rPr>
          <w:lang w:eastAsia="ko-KR"/>
        </w:rPr>
        <w:t xml:space="preserve">,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1E3DFCAA" w14:textId="77777777" w:rsidR="003E193A" w:rsidRDefault="003E193A" w:rsidP="003E193A">
      <w:pPr>
        <w:pStyle w:val="B2"/>
        <w:rPr>
          <w:lang w:eastAsia="ko-KR"/>
        </w:rPr>
      </w:pPr>
      <w:r>
        <w:rPr>
          <w:lang w:eastAsia="ko-KR"/>
        </w:rPr>
        <w:lastRenderedPageBreak/>
        <w:tab/>
        <w:t xml:space="preserve">If </w:t>
      </w:r>
      <w:proofErr w:type="gramStart"/>
      <w:r>
        <w:rPr>
          <w:lang w:eastAsia="ko-KR"/>
        </w:rPr>
        <w:t>Periodicity is provided by the AF</w:t>
      </w:r>
      <w:proofErr w:type="gramEnd"/>
      <w:r>
        <w:rPr>
          <w:lang w:eastAsia="ko-KR"/>
        </w:rPr>
        <w:t>,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B12B8C9" w14:textId="77777777" w:rsidR="003E193A" w:rsidRDefault="003E193A" w:rsidP="003E193A">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2847C53F" w14:textId="77777777" w:rsidR="003E193A" w:rsidRDefault="003E193A" w:rsidP="003E193A">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466CDA3" w14:textId="77777777" w:rsidR="003E193A" w:rsidRPr="00140E21" w:rsidRDefault="003E193A" w:rsidP="003E193A">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SimSun"/>
          <w:lang w:eastAsia="ko-KR"/>
        </w:rPr>
        <w:t xml:space="preserve"> with </w:t>
      </w:r>
      <w:r w:rsidRPr="00140E21">
        <w:rPr>
          <w:lang w:eastAsia="ko-KR"/>
        </w:rPr>
        <w:t>(</w:t>
      </w:r>
      <w:r w:rsidRPr="00140E21">
        <w:t>SUPI</w:t>
      </w:r>
      <w:r w:rsidRPr="00140E21">
        <w:rPr>
          <w:lang w:eastAsia="ko-KR"/>
        </w:rPr>
        <w:t>).</w:t>
      </w:r>
    </w:p>
    <w:p w14:paraId="56EBD88E" w14:textId="77777777" w:rsidR="003E193A" w:rsidRPr="00140E21" w:rsidRDefault="003E193A" w:rsidP="003E193A">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w:t>
      </w:r>
      <w:proofErr w:type="gramStart"/>
      <w:r w:rsidRPr="00140E21">
        <w:rPr>
          <w:lang w:eastAsia="ko-KR"/>
        </w:rPr>
        <w:t>may also be triggered</w:t>
      </w:r>
      <w:proofErr w:type="gramEnd"/>
      <w:r w:rsidRPr="00140E21">
        <w:rPr>
          <w:lang w:eastAsia="ko-KR"/>
        </w:rPr>
        <w:t xml:space="preserve">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r>
        <w:rPr>
          <w:lang w:eastAsia="zh-CN"/>
        </w:rPr>
        <w:t xml:space="preserve"> It </w:t>
      </w:r>
      <w:proofErr w:type="gramStart"/>
      <w:r>
        <w:rPr>
          <w:lang w:eastAsia="zh-CN"/>
        </w:rPr>
        <w:t>may also be triggered</w:t>
      </w:r>
      <w:proofErr w:type="gramEnd"/>
      <w:r>
        <w:rPr>
          <w:lang w:eastAsia="zh-CN"/>
        </w:rPr>
        <w:t xml:space="preserve"> to update </w:t>
      </w:r>
      <w:proofErr w:type="spellStart"/>
      <w:r>
        <w:rPr>
          <w:lang w:eastAsia="zh-CN"/>
        </w:rPr>
        <w:t>QoS</w:t>
      </w:r>
      <w:proofErr w:type="spellEnd"/>
      <w:r>
        <w:rPr>
          <w:lang w:eastAsia="zh-CN"/>
        </w:rPr>
        <w:t xml:space="preserve"> profile in the NG RAN and PDU Set information marking in the PSA UPF upon completion of mobility procedure as defined in clause 5.37.5.3 of TS 23.501 [2].</w:t>
      </w:r>
    </w:p>
    <w:p w14:paraId="30DFA078" w14:textId="77777777" w:rsidR="003E193A" w:rsidRDefault="003E193A" w:rsidP="003E193A">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E1BF01E" w14:textId="77777777" w:rsidR="003E193A" w:rsidRDefault="003E193A" w:rsidP="003E193A">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0D75E2D" w14:textId="77777777" w:rsidR="003E193A" w:rsidRDefault="003E193A" w:rsidP="003E193A">
      <w:pPr>
        <w:pStyle w:val="B2"/>
        <w:rPr>
          <w:lang w:eastAsia="ko-KR"/>
        </w:rPr>
      </w:pPr>
      <w:r>
        <w:rPr>
          <w:lang w:eastAsia="ko-KR"/>
        </w:rPr>
        <w:tab/>
        <w:t>The SMF may decide to modify PDU Session to send updated DNS server address to the UE as defined in clause 6.2.3.2.3 of TS 23.548 [74].</w:t>
      </w:r>
    </w:p>
    <w:p w14:paraId="4144D5CA" w14:textId="77777777" w:rsidR="003E193A" w:rsidRDefault="003E193A" w:rsidP="003E193A">
      <w:pPr>
        <w:pStyle w:val="B2"/>
        <w:rPr>
          <w:lang w:eastAsia="ko-KR"/>
        </w:rPr>
      </w:pPr>
      <w:r>
        <w:rPr>
          <w:lang w:eastAsia="ko-KR"/>
        </w:rPr>
        <w:tab/>
        <w:t>The SMF may decide to modify PDU Session to send the EAS rediscovery indication to the UE as defined in clause 6.2.3.3 of TS 23.548 [74].</w:t>
      </w:r>
    </w:p>
    <w:p w14:paraId="08CA8060" w14:textId="77777777" w:rsidR="003E193A" w:rsidRPr="00140E21" w:rsidRDefault="003E193A" w:rsidP="003E193A">
      <w:pPr>
        <w:pStyle w:val="B2"/>
        <w:rPr>
          <w:lang w:eastAsia="ko-KR"/>
        </w:rPr>
      </w:pPr>
      <w:r w:rsidRPr="00140E21">
        <w:rPr>
          <w:lang w:eastAsia="ko-KR"/>
        </w:rPr>
        <w:tab/>
        <w:t xml:space="preserve">If the SMF receives one of the triggers in step 1b ~ </w:t>
      </w:r>
      <w:proofErr w:type="gramStart"/>
      <w:r w:rsidRPr="00140E21">
        <w:rPr>
          <w:lang w:eastAsia="ko-KR"/>
        </w:rPr>
        <w:t>1d</w:t>
      </w:r>
      <w:proofErr w:type="gramEnd"/>
      <w:r w:rsidRPr="00140E21">
        <w:rPr>
          <w:lang w:eastAsia="ko-KR"/>
        </w:rPr>
        <w:t>, the SMF starts SMF requested PDU Session Modification procedure.</w:t>
      </w:r>
    </w:p>
    <w:p w14:paraId="5BAB9C1E" w14:textId="77777777" w:rsidR="003E193A" w:rsidRPr="00140E21" w:rsidRDefault="003E193A" w:rsidP="003E193A">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w:t>
      </w:r>
      <w:proofErr w:type="gramStart"/>
      <w:r w:rsidRPr="00140E21">
        <w:rPr>
          <w:lang w:eastAsia="zh-CN"/>
        </w:rPr>
        <w:t>is released</w:t>
      </w:r>
      <w:proofErr w:type="gramEnd"/>
      <w:r w:rsidRPr="00140E21">
        <w:rPr>
          <w:lang w:eastAsia="zh-CN"/>
        </w:rPr>
        <w:t xml:space="preserve">.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61912268" w14:textId="77777777" w:rsidR="003E193A" w:rsidRPr="00140E21" w:rsidRDefault="003E193A" w:rsidP="003E193A">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w:t>
      </w:r>
      <w:proofErr w:type="gramStart"/>
      <w:r>
        <w:rPr>
          <w:lang w:eastAsia="ko-KR"/>
        </w:rPr>
        <w:t>be fulfilled</w:t>
      </w:r>
      <w:proofErr w:type="gramEnd"/>
      <w:r>
        <w:rPr>
          <w:lang w:eastAsia="ko-KR"/>
        </w:rPr>
        <w:t xml:space="preserve"> or can be fulfilled again, respectively. When </w:t>
      </w:r>
      <w:proofErr w:type="spellStart"/>
      <w:r>
        <w:rPr>
          <w:lang w:eastAsia="ko-KR"/>
        </w:rPr>
        <w:t>QoS</w:t>
      </w:r>
      <w:proofErr w:type="spellEnd"/>
      <w:r>
        <w:rPr>
          <w:lang w:eastAsia="ko-KR"/>
        </w:rPr>
        <w:t xml:space="preserve"> targets </w:t>
      </w:r>
      <w:proofErr w:type="gramStart"/>
      <w:r>
        <w:rPr>
          <w:lang w:eastAsia="ko-KR"/>
        </w:rPr>
        <w:t>cannot be fulfilled</w:t>
      </w:r>
      <w:proofErr w:type="gramEnd"/>
      <w:r>
        <w:rPr>
          <w:lang w:eastAsia="ko-KR"/>
        </w:rPr>
        <w:t xml:space="preserve">,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17E1E51F" w14:textId="77777777" w:rsidR="003E193A" w:rsidRDefault="003E193A" w:rsidP="003E193A">
      <w:pPr>
        <w:pStyle w:val="B2"/>
      </w:pPr>
      <w:proofErr w:type="gramStart"/>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roofErr w:type="gramEnd"/>
    </w:p>
    <w:p w14:paraId="501F9AF8" w14:textId="77777777" w:rsidR="003E193A" w:rsidRDefault="003E193A" w:rsidP="003E193A">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w:t>
      </w:r>
      <w:proofErr w:type="gramStart"/>
      <w:r>
        <w:rPr>
          <w:lang w:eastAsia="ko-KR"/>
        </w:rPr>
        <w:t>be updated</w:t>
      </w:r>
      <w:proofErr w:type="gramEnd"/>
      <w:r>
        <w:rPr>
          <w:lang w:eastAsia="ko-KR"/>
        </w:rPr>
        <w:t xml:space="preserve"> to the SMF, the AMF may, based on configuration, include the latest GEO Satellite ID as described in clause 5.43.2 of TS 23.501 [2].</w:t>
      </w:r>
    </w:p>
    <w:p w14:paraId="67890B96" w14:textId="77777777" w:rsidR="003E193A" w:rsidRDefault="003E193A" w:rsidP="003E193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F8E5E20" w14:textId="77777777" w:rsidR="003E193A" w:rsidRDefault="003E193A" w:rsidP="003E193A">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63BDA2ED" w14:textId="77777777" w:rsidR="003E193A" w:rsidRDefault="003E193A" w:rsidP="003E193A">
      <w:pPr>
        <w:pStyle w:val="B2"/>
        <w:rPr>
          <w:lang w:eastAsia="ko-KR"/>
        </w:rPr>
      </w:pPr>
      <w:r>
        <w:rPr>
          <w:lang w:eastAsia="ko-KR"/>
        </w:rPr>
        <w:tab/>
        <w:t xml:space="preserve">(AMF initiated modification) </w:t>
      </w:r>
      <w:proofErr w:type="gramStart"/>
      <w:r>
        <w:rPr>
          <w:lang w:eastAsia="ko-KR"/>
        </w:rPr>
        <w:t>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w:t>
      </w:r>
      <w:proofErr w:type="gramEnd"/>
      <w:r>
        <w:rPr>
          <w:lang w:eastAsia="ko-KR"/>
        </w:rPr>
        <w:t xml:space="preserve"> If the S-NSSAI </w:t>
      </w:r>
      <w:proofErr w:type="gramStart"/>
      <w:r>
        <w:rPr>
          <w:lang w:eastAsia="ko-KR"/>
        </w:rPr>
        <w:t>is replaced</w:t>
      </w:r>
      <w:proofErr w:type="gramEnd"/>
      <w:r>
        <w:rPr>
          <w:lang w:eastAsia="ko-KR"/>
        </w:rPr>
        <w:t xml:space="preserve"> with the Alternative S-NSSAI, the AMF checks the area restriction only for the Replaced S-NSSAI for this PDU Session.</w:t>
      </w:r>
    </w:p>
    <w:p w14:paraId="7D204BDD" w14:textId="77777777" w:rsidR="003E193A" w:rsidRDefault="003E193A" w:rsidP="003E193A">
      <w:pPr>
        <w:pStyle w:val="B1"/>
        <w:rPr>
          <w:lang w:eastAsia="ko-KR"/>
        </w:rPr>
      </w:pPr>
      <w:r>
        <w:rPr>
          <w:lang w:eastAsia="ko-KR"/>
        </w:rPr>
        <w:tab/>
        <w:t>Based on the extended NAS-SM timer indication, the SMF shall use the extended NAS-SM timer setting for the UE as specified in TS 24.501 [25].</w:t>
      </w:r>
    </w:p>
    <w:p w14:paraId="5B0B6175" w14:textId="77777777" w:rsidR="003E193A" w:rsidRPr="00140E21" w:rsidRDefault="003E193A" w:rsidP="003E193A">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w:t>
      </w:r>
      <w:proofErr w:type="gramStart"/>
      <w:r w:rsidRPr="00140E21">
        <w:rPr>
          <w:lang w:eastAsia="ko-KR"/>
        </w:rPr>
        <w:t>may be skipped</w:t>
      </w:r>
      <w:proofErr w:type="gramEnd"/>
      <w:r w:rsidRPr="00140E21">
        <w:rPr>
          <w:lang w:eastAsia="ko-KR"/>
        </w:rPr>
        <w:t xml:space="preserve"> if PDU Session Modification procedure is triggered by step 1b or 1d. </w:t>
      </w:r>
      <w:r w:rsidRPr="00140E21">
        <w:rPr>
          <w:lang w:eastAsia="zh-CN"/>
        </w:rPr>
        <w:t xml:space="preserve">If dynamic PCC </w:t>
      </w:r>
      <w:proofErr w:type="gramStart"/>
      <w:r w:rsidRPr="00140E21">
        <w:rPr>
          <w:lang w:eastAsia="zh-CN"/>
        </w:rPr>
        <w:t>is not deployed</w:t>
      </w:r>
      <w:proofErr w:type="gramEnd"/>
      <w:r w:rsidRPr="00140E21">
        <w:rPr>
          <w:lang w:eastAsia="zh-CN"/>
        </w:rPr>
        <w:t xml:space="preserve">, the SMF may apply local policy to decide whether to change the </w:t>
      </w:r>
      <w:proofErr w:type="spellStart"/>
      <w:r w:rsidRPr="00140E21">
        <w:rPr>
          <w:lang w:eastAsia="zh-CN"/>
        </w:rPr>
        <w:t>QoS</w:t>
      </w:r>
      <w:proofErr w:type="spellEnd"/>
      <w:r w:rsidRPr="00140E21">
        <w:rPr>
          <w:lang w:eastAsia="zh-CN"/>
        </w:rPr>
        <w:t xml:space="preserve"> profile.</w:t>
      </w:r>
    </w:p>
    <w:p w14:paraId="5EA6AF3A" w14:textId="77777777" w:rsidR="003E193A" w:rsidRDefault="003E193A" w:rsidP="003E193A">
      <w:pPr>
        <w:pStyle w:val="B1"/>
        <w:rPr>
          <w:lang w:eastAsia="ko-KR"/>
        </w:rPr>
      </w:pPr>
      <w:r>
        <w:rPr>
          <w:lang w:eastAsia="ko-KR"/>
        </w:rPr>
        <w:tab/>
        <w:t>The PCF may make policy control decisions based on the awareness of URSP rule enforcement, as described in clause 6.1.1.5 in TS 23.503 [20].</w:t>
      </w:r>
    </w:p>
    <w:p w14:paraId="3B9D2939" w14:textId="77777777" w:rsidR="003E193A" w:rsidRPr="00140E21" w:rsidRDefault="003E193A" w:rsidP="003E193A">
      <w:pPr>
        <w:pStyle w:val="B1"/>
        <w:rPr>
          <w:lang w:eastAsia="ko-KR"/>
        </w:rPr>
      </w:pPr>
      <w:r w:rsidRPr="00140E21">
        <w:rPr>
          <w:lang w:eastAsia="ko-KR"/>
        </w:rPr>
        <w:tab/>
        <w:t xml:space="preserve">Steps 2a to </w:t>
      </w:r>
      <w:proofErr w:type="gramStart"/>
      <w:r w:rsidRPr="00140E21">
        <w:rPr>
          <w:lang w:eastAsia="ko-KR"/>
        </w:rPr>
        <w:t>7</w:t>
      </w:r>
      <w:proofErr w:type="gramEnd"/>
      <w:r w:rsidRPr="00140E21">
        <w:rPr>
          <w:lang w:eastAsia="ko-KR"/>
        </w:rPr>
        <w:t xml:space="preserve"> are not invoked when the PDU Session Modification requires only action at a UPF (e.g. gating).</w:t>
      </w:r>
    </w:p>
    <w:p w14:paraId="174351CA" w14:textId="77777777" w:rsidR="003E193A" w:rsidRDefault="003E193A" w:rsidP="003E193A">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0CA5834F" w14:textId="77777777" w:rsidR="003E193A" w:rsidRDefault="003E193A" w:rsidP="003E193A">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w:t>
      </w:r>
      <w:proofErr w:type="gramStart"/>
      <w:r>
        <w:rPr>
          <w:lang w:eastAsia="ko-KR"/>
        </w:rPr>
        <w:t>be transferred</w:t>
      </w:r>
      <w:proofErr w:type="gramEnd"/>
      <w:r>
        <w:rPr>
          <w:lang w:eastAsia="ko-KR"/>
        </w:rPr>
        <w:t>.</w:t>
      </w:r>
    </w:p>
    <w:p w14:paraId="44AB27C5" w14:textId="77777777" w:rsidR="003E193A" w:rsidRDefault="003E193A" w:rsidP="003E193A">
      <w:pPr>
        <w:pStyle w:val="B1"/>
        <w:rPr>
          <w:lang w:eastAsia="ko-KR"/>
        </w:rPr>
      </w:pPr>
      <w:r>
        <w:rPr>
          <w:lang w:eastAsia="ko-KR"/>
        </w:rPr>
        <w:tab/>
      </w:r>
      <w:proofErr w:type="gramStart"/>
      <w:r>
        <w:rPr>
          <w:lang w:eastAsia="ko-KR"/>
        </w:rPr>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w:t>
      </w:r>
      <w:proofErr w:type="spellStart"/>
      <w:r>
        <w:rPr>
          <w:lang w:eastAsia="ko-KR"/>
        </w:rPr>
        <w:t>QoS</w:t>
      </w:r>
      <w:proofErr w:type="spellEnd"/>
      <w:r>
        <w:rPr>
          <w:lang w:eastAsia="ko-KR"/>
        </w:rPr>
        <w:t xml:space="preserve"> Flow(s) assigned with a TSC Assistance Container.</w:t>
      </w:r>
      <w:proofErr w:type="gramEnd"/>
    </w:p>
    <w:p w14:paraId="752181A3" w14:textId="77777777" w:rsidR="003E193A" w:rsidRDefault="003E193A" w:rsidP="003E193A">
      <w:pPr>
        <w:pStyle w:val="B1"/>
        <w:rPr>
          <w:lang w:eastAsia="ko-KR"/>
        </w:rPr>
      </w:pPr>
      <w:r>
        <w:rPr>
          <w:lang w:eastAsia="ko-KR"/>
        </w:rPr>
        <w:tab/>
        <w:t xml:space="preserve">If the SMF initiated the PDU Session Modification procedure in step 1d due to reception of Status group from TN CNC, the SMF includes a TL-Container with a set-request to the N4 Session Modification request that </w:t>
      </w:r>
      <w:proofErr w:type="gramStart"/>
      <w:r>
        <w:rPr>
          <w:lang w:eastAsia="ko-KR"/>
        </w:rPr>
        <w:t>is sent</w:t>
      </w:r>
      <w:proofErr w:type="gramEnd"/>
      <w:r>
        <w:rPr>
          <w:lang w:eastAsia="ko-KR"/>
        </w:rPr>
        <w:t xml:space="preserve"> to the UPF, as described in clause 5.28a.2 of TS 23.501 [2].</w:t>
      </w:r>
    </w:p>
    <w:p w14:paraId="21773896" w14:textId="77777777" w:rsidR="003E193A" w:rsidRDefault="003E193A" w:rsidP="003E193A">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5C29B65" w14:textId="77777777" w:rsidR="003E193A" w:rsidRDefault="003E193A" w:rsidP="003E193A">
      <w:pPr>
        <w:pStyle w:val="B1"/>
        <w:rPr>
          <w:lang w:eastAsia="ko-KR"/>
        </w:rPr>
      </w:pPr>
      <w:r>
        <w:rPr>
          <w:lang w:eastAsia="ko-KR"/>
        </w:rPr>
        <w:tab/>
      </w:r>
      <w:proofErr w:type="gramStart"/>
      <w:r>
        <w:rPr>
          <w:lang w:eastAsia="ko-KR"/>
        </w:rPr>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roofErr w:type="gramEnd"/>
    </w:p>
    <w:p w14:paraId="45D067C7" w14:textId="77777777" w:rsidR="003E193A" w:rsidRDefault="003E193A" w:rsidP="003E193A">
      <w:pPr>
        <w:pStyle w:val="B1"/>
        <w:rPr>
          <w:lang w:eastAsia="ko-KR"/>
        </w:rPr>
      </w:pPr>
      <w:r>
        <w:rPr>
          <w:lang w:eastAsia="ko-KR"/>
        </w:rPr>
        <w:tab/>
        <w:t xml:space="preserve">If N6 Traffic Parameter measurements </w:t>
      </w:r>
      <w:proofErr w:type="gramStart"/>
      <w:r>
        <w:rPr>
          <w:lang w:eastAsia="ko-KR"/>
        </w:rPr>
        <w:t>are requested</w:t>
      </w:r>
      <w:proofErr w:type="gramEnd"/>
      <w:r>
        <w:rPr>
          <w:lang w:eastAsia="ko-KR"/>
        </w:rPr>
        <w:t xml:space="preserve"> and DL Periodicity is received in the PCC Rule, the SMF shall include the DL Periodicity as well as the indication of N6 Traffic Parameter measurement in the request to the UPF, see clause 5.8.5.11 of TS 23.501 [2].</w:t>
      </w:r>
    </w:p>
    <w:p w14:paraId="672A2152" w14:textId="77777777" w:rsidR="003E193A" w:rsidRDefault="003E193A" w:rsidP="003E193A">
      <w:pPr>
        <w:pStyle w:val="B1"/>
        <w:rPr>
          <w:lang w:eastAsia="ko-KR"/>
        </w:rPr>
      </w:pPr>
      <w:r>
        <w:rPr>
          <w:lang w:eastAsia="ko-KR"/>
        </w:rPr>
        <w:lastRenderedPageBreak/>
        <w:tab/>
      </w:r>
      <w:proofErr w:type="gramStart"/>
      <w:r>
        <w:rPr>
          <w:lang w:eastAsia="ko-KR"/>
        </w:rPr>
        <w:t xml:space="preserve">If the PCC Rule includes a Protocol Description and PDU Set </w:t>
      </w:r>
      <w:proofErr w:type="spellStart"/>
      <w:r>
        <w:rPr>
          <w:lang w:eastAsia="ko-KR"/>
        </w:rPr>
        <w:t>QoS</w:t>
      </w:r>
      <w:proofErr w:type="spellEnd"/>
      <w:r>
        <w:rPr>
          <w:lang w:eastAsia="ko-KR"/>
        </w:rPr>
        <w:t xml:space="preserve">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roofErr w:type="gramEnd"/>
    </w:p>
    <w:p w14:paraId="564D336F" w14:textId="77777777" w:rsidR="003E193A" w:rsidRDefault="003E193A" w:rsidP="003E193A">
      <w:pPr>
        <w:pStyle w:val="B1"/>
        <w:rPr>
          <w:lang w:eastAsia="ko-KR"/>
        </w:rPr>
      </w:pPr>
      <w:r>
        <w:rPr>
          <w:lang w:eastAsia="ko-KR"/>
        </w:rPr>
        <w:tab/>
        <w:t>If the SMF decides to enable End of Data Burst marking by PSA UPF, the SMF should request the UPF to mark End of Data Burst as described in clause 5.37.8.3 of TS 23.501 [2</w:t>
      </w:r>
      <w:proofErr w:type="gramStart"/>
      <w:r>
        <w:rPr>
          <w:lang w:eastAsia="ko-KR"/>
        </w:rPr>
        <w:t>] .</w:t>
      </w:r>
      <w:proofErr w:type="gramEnd"/>
      <w:r>
        <w:rPr>
          <w:lang w:eastAsia="ko-KR"/>
        </w:rPr>
        <w:t xml:space="preserve"> If the PCC Rule includes a Protocol Description, the SMF should provide the Protocol Description information to the UPF.</w:t>
      </w:r>
    </w:p>
    <w:p w14:paraId="6ABB11B2" w14:textId="77777777" w:rsidR="003E193A" w:rsidRDefault="003E193A" w:rsidP="003E193A">
      <w:pPr>
        <w:pStyle w:val="B1"/>
        <w:rPr>
          <w:lang w:eastAsia="ko-KR"/>
        </w:rPr>
      </w:pPr>
      <w:r>
        <w:rPr>
          <w:lang w:eastAsia="ko-KR"/>
        </w:rPr>
        <w:tab/>
      </w:r>
      <w:proofErr w:type="gramStart"/>
      <w:r>
        <w:rPr>
          <w:lang w:eastAsia="ko-KR"/>
        </w:rPr>
        <w:t xml:space="preserve">If the PDU Set information marking has been activated in the UPF for a </w:t>
      </w:r>
      <w:proofErr w:type="spellStart"/>
      <w:r>
        <w:rPr>
          <w:lang w:eastAsia="ko-KR"/>
        </w:rPr>
        <w:t>QoS</w:t>
      </w:r>
      <w:proofErr w:type="spellEnd"/>
      <w:r>
        <w:rPr>
          <w:lang w:eastAsia="ko-KR"/>
        </w:rPr>
        <w:t xml:space="preserve"> flow, the SMF may request the UPF to stop the marking of the PDU Set information based on the indication from the RAN or PCF, e.g. if the Target RAN does not support the PDU Set based handling as described in clause 5.37.5.3 of TS 23.501 [2].</w:t>
      </w:r>
      <w:proofErr w:type="gramEnd"/>
    </w:p>
    <w:p w14:paraId="25A2DAD8" w14:textId="77777777" w:rsidR="003E193A" w:rsidRDefault="003E193A" w:rsidP="003E193A">
      <w:pPr>
        <w:pStyle w:val="B1"/>
        <w:rPr>
          <w:lang w:eastAsia="ko-KR"/>
        </w:rPr>
      </w:pPr>
      <w:r>
        <w:rPr>
          <w:lang w:eastAsia="ko-KR"/>
        </w:rPr>
        <w:tab/>
        <w:t xml:space="preserve">If the PCF initiated SM Policy Association Modification that adds one or more PCC Rule(s) with PDU Set Control Information, the SMF performs PDU Set based </w:t>
      </w:r>
      <w:proofErr w:type="spellStart"/>
      <w:r>
        <w:rPr>
          <w:lang w:eastAsia="ko-KR"/>
        </w:rPr>
        <w:t>QoS</w:t>
      </w:r>
      <w:proofErr w:type="spellEnd"/>
      <w:r>
        <w:rPr>
          <w:lang w:eastAsia="ko-KR"/>
        </w:rPr>
        <w:t xml:space="preserve"> handling, see clause 5.37.5 of TS 23.501 [2].</w:t>
      </w:r>
    </w:p>
    <w:p w14:paraId="73B249A3" w14:textId="77777777" w:rsidR="003E193A" w:rsidRPr="00140E21" w:rsidRDefault="003E193A" w:rsidP="003E193A">
      <w:pPr>
        <w:pStyle w:val="B1"/>
        <w:rPr>
          <w:lang w:eastAsia="ko-KR"/>
        </w:rPr>
      </w:pPr>
      <w:r w:rsidRPr="00140E21">
        <w:rPr>
          <w:lang w:eastAsia="ko-KR"/>
        </w:rPr>
        <w:tab/>
        <w:t xml:space="preserve">If redundant transmission </w:t>
      </w:r>
      <w:proofErr w:type="gramStart"/>
      <w:r w:rsidRPr="00140E21">
        <w:rPr>
          <w:lang w:eastAsia="ko-KR"/>
        </w:rPr>
        <w:t>has not been activated</w:t>
      </w:r>
      <w:proofErr w:type="gramEnd"/>
      <w:r w:rsidRPr="00140E21">
        <w:rPr>
          <w:lang w:eastAsia="ko-KR"/>
        </w:rPr>
        <w:t xml:space="preserve">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19BFE2C3" w14:textId="77777777" w:rsidR="003E193A" w:rsidRPr="00140E21" w:rsidRDefault="003E193A" w:rsidP="003E193A">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w:t>
      </w:r>
      <w:proofErr w:type="gramStart"/>
      <w:r w:rsidRPr="00140E21">
        <w:rPr>
          <w:lang w:eastAsia="ko-KR"/>
        </w:rPr>
        <w:t>Info which</w:t>
      </w:r>
      <w:proofErr w:type="gramEnd"/>
      <w:r w:rsidRPr="00140E21">
        <w:rPr>
          <w:lang w:eastAsia="ko-KR"/>
        </w:rPr>
        <w:t xml:space="preserve">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716AFFB8" w14:textId="77777777" w:rsidR="003E193A" w:rsidRPr="00140E21" w:rsidRDefault="003E193A" w:rsidP="003E193A">
      <w:pPr>
        <w:pStyle w:val="NO"/>
      </w:pPr>
      <w:r w:rsidRPr="00140E21">
        <w:t>NOTE </w:t>
      </w:r>
      <w:r>
        <w:t>3</w:t>
      </w:r>
      <w:r w:rsidRPr="00140E21">
        <w:t>:</w:t>
      </w:r>
      <w:r w:rsidRPr="00140E21">
        <w:tab/>
        <w:t xml:space="preserve">The method to perform elimination and reordering on RAN/UPF based on the packets received from the two GTP-U tunnels is up to RAN/UPF implementation. The two GTP-U tunnels </w:t>
      </w:r>
      <w:proofErr w:type="gramStart"/>
      <w:r w:rsidRPr="00140E21">
        <w:t>are terminated</w:t>
      </w:r>
      <w:proofErr w:type="gramEnd"/>
      <w:r w:rsidRPr="00140E21">
        <w:t xml:space="preserve"> at the same RAN node and UPF.</w:t>
      </w:r>
    </w:p>
    <w:p w14:paraId="30E12E7B" w14:textId="77777777" w:rsidR="003E193A" w:rsidRPr="00140E21" w:rsidRDefault="003E193A" w:rsidP="003E193A">
      <w:pPr>
        <w:pStyle w:val="B1"/>
        <w:rPr>
          <w:lang w:eastAsia="ko-KR"/>
        </w:rPr>
      </w:pPr>
      <w:r w:rsidRPr="00140E21">
        <w:rPr>
          <w:lang w:eastAsia="ko-KR"/>
        </w:rPr>
        <w:tab/>
      </w:r>
      <w:proofErr w:type="gramStart"/>
      <w:r w:rsidRPr="00140E21">
        <w:rPr>
          <w:lang w:eastAsia="ko-KR"/>
        </w:rPr>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roofErr w:type="gramEnd"/>
    </w:p>
    <w:p w14:paraId="49C0E93E" w14:textId="77777777" w:rsidR="003E193A" w:rsidRDefault="003E193A" w:rsidP="003E193A">
      <w:pPr>
        <w:pStyle w:val="B1"/>
        <w:rPr>
          <w:lang w:eastAsia="ko-KR"/>
        </w:rPr>
      </w:pPr>
      <w:r>
        <w:rPr>
          <w:lang w:eastAsia="ko-KR"/>
        </w:rPr>
        <w:tab/>
        <w:t xml:space="preserve">SMF may make use of Redundant Transmission Experience analytics provided by NWDAF, when SMF takes a decision whether to perform redundant transmission, or stop redundant transmission if it </w:t>
      </w:r>
      <w:proofErr w:type="gramStart"/>
      <w:r>
        <w:rPr>
          <w:lang w:eastAsia="ko-KR"/>
        </w:rPr>
        <w:t>had been activated</w:t>
      </w:r>
      <w:proofErr w:type="gramEnd"/>
      <w:r>
        <w:rPr>
          <w:lang w:eastAsia="ko-KR"/>
        </w:rPr>
        <w:t>, as described in clause 6.13 of TS 23.288 [50].</w:t>
      </w:r>
    </w:p>
    <w:p w14:paraId="08C0D115" w14:textId="77777777" w:rsidR="003E193A" w:rsidRDefault="003E193A" w:rsidP="003E193A">
      <w:pPr>
        <w:pStyle w:val="B1"/>
        <w:rPr>
          <w:lang w:eastAsia="ko-KR"/>
        </w:rPr>
      </w:pPr>
      <w:r>
        <w:rPr>
          <w:lang w:eastAsia="ko-KR"/>
        </w:rPr>
        <w:tab/>
        <w:t xml:space="preserve">If the AMF initiated the PDU Session Modification procedure in step 1h due to network slice replacement with the Alternative S-NSSAI and if the SMF determines that the PDU Session </w:t>
      </w:r>
      <w:proofErr w:type="gramStart"/>
      <w:r>
        <w:rPr>
          <w:lang w:eastAsia="ko-KR"/>
        </w:rPr>
        <w:t>is retained</w:t>
      </w:r>
      <w:proofErr w:type="gramEnd"/>
      <w:r>
        <w:rPr>
          <w:lang w:eastAsia="ko-KR"/>
        </w:rPr>
        <w:t>, the SMF sends N4 Session Modification request message to the UPF to replace the S-NSSAI with the Alternative S-NSSAI, as described in clause 5.15.19 of TS 23.501 [2].</w:t>
      </w:r>
    </w:p>
    <w:p w14:paraId="6821D922" w14:textId="77777777" w:rsidR="003E193A" w:rsidRPr="00140E21" w:rsidRDefault="003E193A" w:rsidP="003E193A">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w:t>
      </w:r>
      <w:proofErr w:type="gramStart"/>
      <w:r w:rsidRPr="00140E21">
        <w:rPr>
          <w:lang w:eastAsia="ko-KR"/>
        </w:rPr>
        <w:t>has not been activated</w:t>
      </w:r>
      <w:proofErr w:type="gramEnd"/>
      <w:r w:rsidRPr="00140E21">
        <w:rPr>
          <w:lang w:eastAsia="ko-KR"/>
        </w:rPr>
        <w:t xml:space="preserve">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w:t>
      </w:r>
      <w:proofErr w:type="gramStart"/>
      <w:r w:rsidRPr="00140E21">
        <w:rPr>
          <w:lang w:eastAsia="ko-KR"/>
        </w:rPr>
        <w:t>is provided</w:t>
      </w:r>
      <w:proofErr w:type="gramEnd"/>
      <w:r w:rsidRPr="00140E21">
        <w:rPr>
          <w:lang w:eastAsia="ko-KR"/>
        </w:rPr>
        <w:t xml:space="preserve"> to the SMF.</w:t>
      </w:r>
    </w:p>
    <w:p w14:paraId="7593EAA1" w14:textId="77777777" w:rsidR="003E193A" w:rsidRPr="00140E21" w:rsidRDefault="003E193A" w:rsidP="003E193A">
      <w:pPr>
        <w:pStyle w:val="B1"/>
        <w:rPr>
          <w:lang w:eastAsia="ko-KR"/>
        </w:rPr>
      </w:pPr>
      <w:r w:rsidRPr="00140E21">
        <w:rPr>
          <w:lang w:eastAsia="ko-KR"/>
        </w:rPr>
        <w:tab/>
        <w:t xml:space="preserve">If redundant transmission </w:t>
      </w:r>
      <w:proofErr w:type="gramStart"/>
      <w:r w:rsidRPr="00140E21">
        <w:rPr>
          <w:lang w:eastAsia="ko-KR"/>
        </w:rPr>
        <w:t>has not been activated</w:t>
      </w:r>
      <w:proofErr w:type="gramEnd"/>
      <w:r w:rsidRPr="00140E21">
        <w:rPr>
          <w:lang w:eastAsia="ko-KR"/>
        </w:rPr>
        <w:t xml:space="preserve">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 xml:space="preserve">I-UPF </w:t>
      </w:r>
      <w:proofErr w:type="gramStart"/>
      <w:r w:rsidRPr="00140E21">
        <w:rPr>
          <w:lang w:eastAsia="ko-KR"/>
        </w:rPr>
        <w:t>is provided</w:t>
      </w:r>
      <w:proofErr w:type="gramEnd"/>
      <w:r w:rsidRPr="00140E21">
        <w:rPr>
          <w:lang w:eastAsia="ko-KR"/>
        </w:rPr>
        <w:t xml:space="preserve"> to the SMF.</w:t>
      </w:r>
    </w:p>
    <w:p w14:paraId="469D174D" w14:textId="77777777" w:rsidR="003E193A" w:rsidRDefault="003E193A" w:rsidP="003E193A">
      <w:pPr>
        <w:pStyle w:val="B1"/>
        <w:rPr>
          <w:lang w:eastAsia="ko-KR"/>
        </w:rPr>
      </w:pPr>
      <w:r>
        <w:rPr>
          <w:lang w:eastAsia="ko-KR"/>
        </w:rPr>
        <w:tab/>
      </w:r>
      <w:proofErr w:type="gramStart"/>
      <w:r>
        <w:rPr>
          <w:lang w:eastAsia="ko-KR"/>
        </w:rPr>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roofErr w:type="gramEnd"/>
    </w:p>
    <w:p w14:paraId="1393C5B5" w14:textId="77777777" w:rsidR="003E193A" w:rsidRDefault="003E193A" w:rsidP="003E193A">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w:t>
      </w:r>
      <w:proofErr w:type="gramStart"/>
      <w:r>
        <w:rPr>
          <w:lang w:eastAsia="ko-KR"/>
        </w:rPr>
        <w:t>Periodicity,</w:t>
      </w:r>
      <w:proofErr w:type="gramEnd"/>
      <w:r>
        <w:rPr>
          <w:lang w:eastAsia="ko-KR"/>
        </w:rPr>
        <w:t xml:space="preserve">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27147757" w14:textId="77777777" w:rsidR="003E193A" w:rsidRPr="00140E21" w:rsidRDefault="003E193A" w:rsidP="003E193A">
      <w:pPr>
        <w:pStyle w:val="B1"/>
        <w:rPr>
          <w:lang w:eastAsia="ko-KR"/>
        </w:rPr>
      </w:pPr>
      <w:proofErr w:type="gramStart"/>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w:t>
      </w:r>
      <w:r w:rsidRPr="00140E21">
        <w:rPr>
          <w:lang w:eastAsia="ko-KR"/>
        </w:rPr>
        <w:lastRenderedPageBreak/>
        <w:t>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proofErr w:type="gramEnd"/>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5732FC20" w14:textId="77777777" w:rsidR="003E193A" w:rsidRPr="00140E21" w:rsidRDefault="003E193A" w:rsidP="003E193A">
      <w:pPr>
        <w:pStyle w:val="B1"/>
        <w:rPr>
          <w:lang w:eastAsia="zh-CN"/>
        </w:rPr>
      </w:pPr>
      <w:r w:rsidRPr="00140E21">
        <w:tab/>
      </w:r>
      <w:proofErr w:type="gramStart"/>
      <w:r w:rsidRPr="00140E21">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roofErr w:type="gramEnd"/>
    </w:p>
    <w:p w14:paraId="59FF4851" w14:textId="77777777" w:rsidR="003E193A" w:rsidRPr="00140E21" w:rsidRDefault="003E193A" w:rsidP="003E193A">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w:t>
      </w:r>
      <w:proofErr w:type="gramStart"/>
      <w:r w:rsidRPr="00140E21">
        <w:rPr>
          <w:lang w:eastAsia="ko-KR"/>
        </w:rPr>
        <w:t>redundant transmission shall be performed by a corresponding redundant transmission indicator</w:t>
      </w:r>
      <w:proofErr w:type="gramEnd"/>
      <w:r w:rsidRPr="00140E21">
        <w:rPr>
          <w:lang w:eastAsia="ko-KR"/>
        </w:rPr>
        <w:t>.</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w:t>
      </w:r>
      <w:proofErr w:type="gramStart"/>
      <w:r>
        <w:rPr>
          <w:lang w:eastAsia="ko-KR"/>
        </w:rPr>
        <w:t>be retained</w:t>
      </w:r>
      <w:proofErr w:type="gramEnd"/>
      <w:r>
        <w:rPr>
          <w:lang w:eastAsia="ko-KR"/>
        </w:rPr>
        <w:t>, the S-NSSAI in N2 SM information is set to Alternative S-NSSAI.</w:t>
      </w:r>
    </w:p>
    <w:p w14:paraId="31862C76" w14:textId="77777777" w:rsidR="003E193A" w:rsidRDefault="003E193A" w:rsidP="003E193A">
      <w:pPr>
        <w:pStyle w:val="B1"/>
        <w:rPr>
          <w:lang w:eastAsia="ko-KR"/>
        </w:rPr>
      </w:pPr>
      <w:r>
        <w:rPr>
          <w:lang w:eastAsia="ko-KR"/>
        </w:rPr>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the SMF may adjust the dynamic CN PDB signalled to the NG-RAN as defined in clause 5.44.3.4 of TS 23.501 [2].</w:t>
      </w:r>
    </w:p>
    <w:p w14:paraId="036466F7" w14:textId="77777777" w:rsidR="003E193A" w:rsidRDefault="003E193A" w:rsidP="003E193A">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3DCEB8C5" w14:textId="77777777" w:rsidR="003E193A" w:rsidRPr="00140E21" w:rsidRDefault="003E193A" w:rsidP="003E193A">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w:t>
      </w:r>
      <w:r>
        <w:rPr>
          <w:lang w:eastAsia="ko-KR"/>
        </w:rPr>
        <w:t xml:space="preserve"> and associated UL Protocol Description(s) (if available)</w:t>
      </w:r>
      <w:r w:rsidRPr="00140E21">
        <w:rPr>
          <w:lang w:eastAsia="ko-KR"/>
        </w:rPr>
        <w:t xml:space="preserve">,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w:t>
      </w:r>
      <w:proofErr w:type="spellStart"/>
      <w:r>
        <w:rPr>
          <w:lang w:eastAsia="ko-KR"/>
        </w:rPr>
        <w:t>QoS</w:t>
      </w:r>
      <w:proofErr w:type="spellEnd"/>
      <w:r>
        <w:rPr>
          <w:lang w:eastAsia="ko-KR"/>
        </w:rPr>
        <w:t xml:space="preserve"> rule as described in clause 5.37.5.1 of TS 23.501 [2].</w:t>
      </w:r>
    </w:p>
    <w:p w14:paraId="3E932965" w14:textId="77777777" w:rsidR="003E193A" w:rsidRDefault="003E193A" w:rsidP="003E193A">
      <w:pPr>
        <w:pStyle w:val="B1"/>
        <w:rPr>
          <w:lang w:eastAsia="zh-CN"/>
        </w:rPr>
      </w:pPr>
      <w:r>
        <w:rPr>
          <w:lang w:eastAsia="zh-CN"/>
        </w:rPr>
        <w:tab/>
      </w:r>
      <w:proofErr w:type="gramStart"/>
      <w:r>
        <w:rPr>
          <w:lang w:eastAsia="zh-CN"/>
        </w:rPr>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roofErr w:type="gramEnd"/>
    </w:p>
    <w:p w14:paraId="2EA7DAA3" w14:textId="77777777" w:rsidR="003E193A" w:rsidRDefault="003E193A" w:rsidP="003E193A">
      <w:pPr>
        <w:pStyle w:val="B1"/>
        <w:rPr>
          <w:lang w:eastAsia="zh-CN"/>
        </w:rPr>
      </w:pPr>
      <w:r>
        <w:rPr>
          <w:lang w:eastAsia="zh-CN"/>
        </w:rPr>
        <w:tab/>
      </w:r>
      <w:proofErr w:type="gramStart"/>
      <w:r>
        <w:rPr>
          <w:lang w:eastAsia="zh-CN"/>
        </w:rPr>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w:t>
      </w:r>
      <w:proofErr w:type="gramEnd"/>
      <w:r>
        <w:rPr>
          <w:lang w:eastAsia="zh-CN"/>
        </w:rPr>
        <w:t xml:space="preserve"> The UE re-establishes a new PDU Session on the Alternative S-NSSAI, as described in clause 5.15.19 in TS 23.501 [2]. If the PDU Session is SSC mode 1 or SSC mode 2, the SMF may initiate release of the PDU Session as described in clause 4.3.4.2.</w:t>
      </w:r>
    </w:p>
    <w:p w14:paraId="787B7BF9" w14:textId="77777777" w:rsidR="003E193A" w:rsidRDefault="003E193A" w:rsidP="003E193A">
      <w:pPr>
        <w:pStyle w:val="B1"/>
        <w:rPr>
          <w:lang w:eastAsia="zh-CN"/>
        </w:rPr>
      </w:pPr>
      <w:r>
        <w:rPr>
          <w:lang w:eastAsia="zh-CN"/>
        </w:rPr>
        <w:tab/>
        <w:t xml:space="preserve">If port number and a Port Management Information Container </w:t>
      </w:r>
      <w:proofErr w:type="gramStart"/>
      <w:r>
        <w:rPr>
          <w:lang w:eastAsia="zh-CN"/>
        </w:rPr>
        <w:t>have been received</w:t>
      </w:r>
      <w:proofErr w:type="gramEnd"/>
      <w:r>
        <w:rPr>
          <w:lang w:eastAsia="zh-CN"/>
        </w:rPr>
        <w:t xml:space="preserve"> from PCF in Step 2 and the port number matches the port number assigned for the DS-TT port for this PDU session, then SMF includes the Port Management Information Container in the N1 SM container.</w:t>
      </w:r>
    </w:p>
    <w:p w14:paraId="344FFAB7" w14:textId="77777777" w:rsidR="003E193A" w:rsidRDefault="003E193A" w:rsidP="003E193A">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B5210AC" w14:textId="77777777" w:rsidR="003E193A" w:rsidRDefault="003E193A" w:rsidP="003E193A">
      <w:pPr>
        <w:pStyle w:val="B1"/>
        <w:rPr>
          <w:lang w:eastAsia="zh-CN"/>
        </w:rPr>
      </w:pPr>
      <w:r>
        <w:rPr>
          <w:lang w:eastAsia="zh-CN"/>
        </w:rPr>
        <w:lastRenderedPageBreak/>
        <w:tab/>
        <w:t xml:space="preserve">If the UE indicated in the PCO that it supports the EDC functionality, the SMF may indicate to the UE either that the use of the EDC functionality </w:t>
      </w:r>
      <w:proofErr w:type="gramStart"/>
      <w:r>
        <w:rPr>
          <w:lang w:eastAsia="zh-CN"/>
        </w:rPr>
        <w:t>is allowed</w:t>
      </w:r>
      <w:proofErr w:type="gramEnd"/>
      <w:r>
        <w:rPr>
          <w:lang w:eastAsia="zh-CN"/>
        </w:rPr>
        <w:t xml:space="preserve"> for the PDU Session or that the use of the EDC functionality is required for the PDU Session (see clause 5.2.1 of TS 23.548 [74]).</w:t>
      </w:r>
    </w:p>
    <w:p w14:paraId="1656A0A8" w14:textId="77777777" w:rsidR="003E193A" w:rsidRDefault="003E193A" w:rsidP="003E193A">
      <w:pPr>
        <w:pStyle w:val="B1"/>
        <w:rPr>
          <w:lang w:eastAsia="zh-CN"/>
        </w:rPr>
      </w:pPr>
      <w:r>
        <w:rPr>
          <w:lang w:eastAsia="zh-CN"/>
        </w:rPr>
        <w:tab/>
        <w:t xml:space="preserve">Based on the S-NSSAI and DNN for PIN, the 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145DFE69" w14:textId="77777777" w:rsidR="003E193A" w:rsidRDefault="003E193A" w:rsidP="003E193A">
      <w:pPr>
        <w:pStyle w:val="B1"/>
        <w:rPr>
          <w:lang w:eastAsia="zh-CN"/>
        </w:rPr>
      </w:pPr>
      <w:r>
        <w:rPr>
          <w:lang w:eastAsia="zh-CN"/>
        </w:rPr>
        <w:tab/>
      </w:r>
      <w:proofErr w:type="gramStart"/>
      <w:r>
        <w:rPr>
          <w:lang w:eastAsia="zh-CN"/>
        </w:rPr>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roofErr w:type="gramEnd"/>
    </w:p>
    <w:p w14:paraId="74F5D084" w14:textId="77777777" w:rsidR="003E193A" w:rsidRDefault="003E193A" w:rsidP="003E193A">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54D5802" w14:textId="77777777" w:rsidR="003E193A" w:rsidRPr="00140E21" w:rsidRDefault="003E193A" w:rsidP="003E193A">
      <w:pPr>
        <w:pStyle w:val="B1"/>
        <w:rPr>
          <w:lang w:eastAsia="zh-CN"/>
        </w:rPr>
      </w:pPr>
      <w:proofErr w:type="gramStart"/>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w:t>
      </w:r>
      <w:proofErr w:type="spellStart"/>
      <w:r>
        <w:rPr>
          <w:lang w:eastAsia="zh-CN"/>
        </w:rPr>
        <w:t>QoS</w:t>
      </w:r>
      <w:proofErr w:type="spellEnd"/>
      <w:r>
        <w:rPr>
          <w:lang w:eastAsia="zh-CN"/>
        </w:rPr>
        <w:t xml:space="preserve"> monitoring parameter), [TSCAI(s)], TL-Container(s), [ECN marking for L4S indicator(s)]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w:t>
      </w:r>
      <w:r>
        <w:rPr>
          <w:lang w:eastAsia="zh-CN"/>
        </w:rPr>
        <w:t xml:space="preserve"> and associated UL Protocol Description(s) (if available)</w:t>
      </w:r>
      <w:r w:rsidRPr="00140E21">
        <w:rPr>
          <w:lang w:eastAsia="zh-CN"/>
        </w:rPr>
        <w:t xml:space="preserv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roofErr w:type="gramEnd"/>
    </w:p>
    <w:p w14:paraId="53360889" w14:textId="77777777" w:rsidR="003E193A" w:rsidRDefault="003E193A" w:rsidP="003E193A">
      <w:pPr>
        <w:pStyle w:val="B2"/>
        <w:rPr>
          <w:lang w:eastAsia="zh-CN"/>
        </w:rPr>
      </w:pPr>
      <w:r>
        <w:rPr>
          <w:lang w:eastAsia="zh-CN"/>
        </w:rPr>
        <w:t>-</w:t>
      </w:r>
      <w:r>
        <w:rPr>
          <w:lang w:eastAsia="zh-CN"/>
        </w:rPr>
        <w:tab/>
        <w:t xml:space="preserve">For each </w:t>
      </w:r>
      <w:proofErr w:type="spellStart"/>
      <w:r>
        <w:rPr>
          <w:lang w:eastAsia="zh-CN"/>
        </w:rPr>
        <w:t>QoS</w:t>
      </w:r>
      <w:proofErr w:type="spellEnd"/>
      <w:r>
        <w:rPr>
          <w:lang w:eastAsia="zh-CN"/>
        </w:rPr>
        <w:t xml:space="preserve"> Flow, the SMF may at most request one of the following to the NG-RAN:</w:t>
      </w:r>
    </w:p>
    <w:p w14:paraId="5AF2585E" w14:textId="77777777" w:rsidR="003E193A" w:rsidRDefault="003E193A" w:rsidP="003E193A">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1E34FDDE" w14:textId="77777777" w:rsidR="003E193A" w:rsidRDefault="003E193A" w:rsidP="003E193A">
      <w:pPr>
        <w:pStyle w:val="B3"/>
        <w:rPr>
          <w:lang w:eastAsia="zh-CN"/>
        </w:rPr>
      </w:pPr>
      <w:r>
        <w:rPr>
          <w:lang w:eastAsia="zh-CN"/>
        </w:rPr>
        <w:t>-</w:t>
      </w:r>
      <w:r>
        <w:rPr>
          <w:lang w:eastAsia="zh-CN"/>
        </w:rPr>
        <w:tab/>
        <w:t>Congestion information monitoring as described in clauses 5.45.3 and 5.37.4 of TS 23.501 [2]; or</w:t>
      </w:r>
    </w:p>
    <w:p w14:paraId="71FC00D1" w14:textId="77777777" w:rsidR="003E193A" w:rsidRDefault="003E193A" w:rsidP="003E193A">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6BB84397" w14:textId="77777777" w:rsidR="003E193A" w:rsidRDefault="003E193A" w:rsidP="003E193A">
      <w:pPr>
        <w:pStyle w:val="B1"/>
        <w:rPr>
          <w:lang w:eastAsia="zh-CN"/>
        </w:rPr>
      </w:pPr>
      <w:r>
        <w:rPr>
          <w:lang w:eastAsia="zh-CN"/>
        </w:rPr>
        <w:tab/>
      </w:r>
      <w:proofErr w:type="gramStart"/>
      <w:r>
        <w:rPr>
          <w:lang w:eastAsia="zh-CN"/>
        </w:rPr>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w:t>
      </w:r>
      <w:proofErr w:type="spellStart"/>
      <w:r>
        <w:rPr>
          <w:lang w:eastAsia="zh-CN"/>
        </w:rPr>
        <w:t>QoS</w:t>
      </w:r>
      <w:proofErr w:type="spellEnd"/>
      <w:r>
        <w:rPr>
          <w:lang w:eastAsia="zh-CN"/>
        </w:rPr>
        <w:t xml:space="preserve"> Flow(s) assigned with a TSC Assistance Container.</w:t>
      </w:r>
      <w:proofErr w:type="gramEnd"/>
    </w:p>
    <w:p w14:paraId="1705E6D4" w14:textId="77777777" w:rsidR="003E193A" w:rsidRDefault="003E193A" w:rsidP="003E193A">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w:t>
      </w:r>
      <w:proofErr w:type="gramStart"/>
      <w:r>
        <w:rPr>
          <w:lang w:eastAsia="zh-CN"/>
        </w:rPr>
        <w:t>redundant transmission shall be performed by a corresponding redundant transmission indicator</w:t>
      </w:r>
      <w:proofErr w:type="gramEnd"/>
      <w:r>
        <w:rPr>
          <w:lang w:eastAsia="zh-CN"/>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87506F1" w14:textId="77777777" w:rsidR="003E193A" w:rsidRDefault="003E193A" w:rsidP="003E193A">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1C9820AC" w14:textId="77777777" w:rsidR="003E193A" w:rsidRPr="00140E21" w:rsidRDefault="003E193A" w:rsidP="003E193A">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w:t>
      </w:r>
      <w:proofErr w:type="gramStart"/>
      <w:r>
        <w:rPr>
          <w:lang w:eastAsia="zh-CN"/>
        </w:rPr>
        <w:t xml:space="preserve">the </w:t>
      </w:r>
      <w:proofErr w:type="spellStart"/>
      <w:r>
        <w:rPr>
          <w:lang w:eastAsia="zh-CN"/>
        </w:rPr>
        <w:t>QoS</w:t>
      </w:r>
      <w:proofErr w:type="spellEnd"/>
      <w:r>
        <w:rPr>
          <w:lang w:eastAsia="zh-CN"/>
        </w:rPr>
        <w:t xml:space="preserve"> Monitoring reporting frequency is used by RAN to determine the packet delay measurement frequency of the RAN part</w:t>
      </w:r>
      <w:proofErr w:type="gramEnd"/>
      <w:r w:rsidRPr="00140E21">
        <w:rPr>
          <w:lang w:eastAsia="zh-CN"/>
        </w:rPr>
        <w:t>.</w:t>
      </w:r>
      <w:r>
        <w:rPr>
          <w:lang w:eastAsia="zh-CN"/>
        </w:rPr>
        <w:t xml:space="preserve"> In the case of receiving a congestion information request, RAN initiates reporting of UL and/or DL </w:t>
      </w:r>
      <w:proofErr w:type="spellStart"/>
      <w:r>
        <w:rPr>
          <w:lang w:eastAsia="zh-CN"/>
        </w:rPr>
        <w:t>QoS</w:t>
      </w:r>
      <w:proofErr w:type="spellEnd"/>
      <w:r>
        <w:rPr>
          <w:lang w:eastAsia="zh-CN"/>
        </w:rPr>
        <w:t xml:space="preserve"> Flow congestion information to PSA UPF as defined in clause 5.45.3 of TS 23.501 [2]. The TSCAI </w:t>
      </w:r>
      <w:proofErr w:type="gramStart"/>
      <w:r>
        <w:rPr>
          <w:lang w:eastAsia="zh-CN"/>
        </w:rPr>
        <w:t>is defined</w:t>
      </w:r>
      <w:proofErr w:type="gramEnd"/>
      <w:r>
        <w:rPr>
          <w:lang w:eastAsia="zh-CN"/>
        </w:rPr>
        <w:t xml:space="preserve"> in</w:t>
      </w:r>
      <w:r w:rsidRPr="00AC1119">
        <w:rPr>
          <w:lang w:eastAsia="zh-CN"/>
        </w:rPr>
        <w:t xml:space="preserve"> </w:t>
      </w:r>
      <w:r>
        <w:rPr>
          <w:lang w:eastAsia="zh-CN"/>
        </w:rPr>
        <w:t xml:space="preserve">clause 5.27.2 </w:t>
      </w:r>
      <w:r>
        <w:t>of</w:t>
      </w:r>
      <w:r>
        <w:rPr>
          <w:lang w:eastAsia="zh-CN"/>
        </w:rPr>
        <w:t xml:space="preserve"> TS 23.501 [2].</w:t>
      </w:r>
    </w:p>
    <w:p w14:paraId="132A2727" w14:textId="77777777" w:rsidR="003E193A" w:rsidRDefault="003E193A" w:rsidP="003E193A">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32CAD47" w14:textId="77777777" w:rsidR="003E193A" w:rsidRDefault="003E193A" w:rsidP="003E193A">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40059C7" w14:textId="77777777" w:rsidR="003E193A" w:rsidRPr="00140E21" w:rsidRDefault="003E193A" w:rsidP="003E193A">
      <w:pPr>
        <w:pStyle w:val="B1"/>
        <w:rPr>
          <w:lang w:eastAsia="zh-CN"/>
        </w:rPr>
      </w:pPr>
      <w:r w:rsidRPr="00140E21">
        <w:rPr>
          <w:lang w:eastAsia="zh-CN"/>
        </w:rPr>
        <w:lastRenderedPageBreak/>
        <w:tab/>
        <w:t xml:space="preserve">If the UE is in CM-IDLE state and an </w:t>
      </w:r>
      <w:r w:rsidRPr="00140E21">
        <w:rPr>
          <w:lang w:eastAsia="ko-KR"/>
        </w:rPr>
        <w:t xml:space="preserve">ATC </w:t>
      </w:r>
      <w:proofErr w:type="gramStart"/>
      <w:r w:rsidRPr="00140E21">
        <w:rPr>
          <w:lang w:eastAsia="zh-CN"/>
        </w:rPr>
        <w:t>is activated</w:t>
      </w:r>
      <w:proofErr w:type="gramEnd"/>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C811117" w14:textId="77777777" w:rsidR="003E193A" w:rsidRDefault="003E193A" w:rsidP="003E193A">
      <w:pPr>
        <w:pStyle w:val="B1"/>
        <w:rPr>
          <w:lang w:eastAsia="ko-KR"/>
        </w:rPr>
      </w:pPr>
      <w:r>
        <w:rPr>
          <w:lang w:eastAsia="ko-KR"/>
        </w:rPr>
        <w:tab/>
        <w:t xml:space="preserve">If the PCF provides the PCC rules with Protocol Description for UL in step 2, based on operator policy, the SMF may provide the Protocol Description(s) for UL with the associated </w:t>
      </w:r>
      <w:proofErr w:type="spellStart"/>
      <w:r>
        <w:rPr>
          <w:lang w:eastAsia="ko-KR"/>
        </w:rPr>
        <w:t>QoS</w:t>
      </w:r>
      <w:proofErr w:type="spellEnd"/>
      <w:r>
        <w:rPr>
          <w:lang w:eastAsia="ko-KR"/>
        </w:rPr>
        <w:t xml:space="preserve"> rule(s) as described in clause 5.37.5.1 of TS 23.501 [2].</w:t>
      </w:r>
    </w:p>
    <w:p w14:paraId="0E798B7B" w14:textId="77777777" w:rsidR="003E193A" w:rsidRPr="00140E21" w:rsidRDefault="003E193A" w:rsidP="003E193A">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7E8A547" w14:textId="77777777" w:rsidR="003E193A" w:rsidRDefault="003E193A" w:rsidP="003E193A">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63198C74" w14:textId="77777777" w:rsidR="003E193A" w:rsidRPr="00140E21" w:rsidRDefault="003E193A" w:rsidP="003E193A">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62E1B0D" w14:textId="77777777" w:rsidR="003E193A" w:rsidRPr="00140E21" w:rsidRDefault="003E193A" w:rsidP="003E193A">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1D0A48E" w14:textId="77777777" w:rsidR="003E193A" w:rsidRPr="00140E21" w:rsidRDefault="003E193A" w:rsidP="003E193A">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C45A578" w14:textId="77777777" w:rsidR="003E193A" w:rsidRDefault="003E193A" w:rsidP="003E193A">
      <w:pPr>
        <w:pStyle w:val="B1"/>
      </w:pPr>
      <w:r>
        <w:tab/>
        <w:t xml:space="preserve">As part of this, the N1 SM container </w:t>
      </w:r>
      <w:proofErr w:type="gramStart"/>
      <w:r>
        <w:t>is provided</w:t>
      </w:r>
      <w:proofErr w:type="gramEnd"/>
      <w:r>
        <w:t xml:space="preserve"> to the UE. If the N1 SM container includes a Port Management Information Container then the UE provides the container to DS-TT.</w:t>
      </w:r>
    </w:p>
    <w:p w14:paraId="66E9A3D0" w14:textId="77777777" w:rsidR="003E193A" w:rsidRDefault="003E193A" w:rsidP="003E193A">
      <w:pPr>
        <w:pStyle w:val="B1"/>
      </w:pPr>
      <w:r>
        <w:tab/>
        <w:t xml:space="preserve">If new DNS server address </w:t>
      </w:r>
      <w:proofErr w:type="gramStart"/>
      <w:r>
        <w:t>is provided</w:t>
      </w:r>
      <w:proofErr w:type="gramEnd"/>
      <w:r>
        <w:t xml:space="preserve"> to the UE in the PCO, the UE can refresh all EAS(s) information (e.g. DNS cache) bound to the PDU Session, based on UE implementation as described in clause 6.2.3.2.3 of TS 23.548 [74].</w:t>
      </w:r>
    </w:p>
    <w:p w14:paraId="2C3E5DBF" w14:textId="77777777" w:rsidR="003E193A" w:rsidRDefault="003E193A" w:rsidP="003E193A">
      <w:pPr>
        <w:pStyle w:val="B1"/>
      </w:pPr>
      <w:r>
        <w:tab/>
        <w:t xml:space="preserve">If EAS rediscovery indication </w:t>
      </w:r>
      <w:proofErr w:type="gramStart"/>
      <w:r>
        <w:t>is provided</w:t>
      </w:r>
      <w:proofErr w:type="gramEnd"/>
      <w:r>
        <w:t xml:space="preserve"> to the UE, the UE can trigger EAS rediscovery procedure as defined in clause 6.2.3.3 of TS 23.548 [74].</w:t>
      </w:r>
    </w:p>
    <w:p w14:paraId="6F9F338A" w14:textId="77777777" w:rsidR="003E193A" w:rsidRPr="00140E21" w:rsidRDefault="003E193A" w:rsidP="003E193A">
      <w:pPr>
        <w:pStyle w:val="B1"/>
      </w:pPr>
      <w:proofErr w:type="gramStart"/>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xml:space="preserve">, TL-Container(s), BAT offset, Periodicity, established </w:t>
      </w:r>
      <w:proofErr w:type="spellStart"/>
      <w:r>
        <w:t>QoS</w:t>
      </w:r>
      <w:proofErr w:type="spellEnd"/>
      <w:r>
        <w:t xml:space="preserve">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Message to the AMF.</w:t>
      </w:r>
      <w:proofErr w:type="gramEnd"/>
      <w:r w:rsidRPr="00140E21">
        <w:t xml:space="preserve"> In </w:t>
      </w:r>
      <w:r>
        <w:t xml:space="preserve">the </w:t>
      </w:r>
      <w:r w:rsidRPr="00140E21">
        <w:t xml:space="preserve">case of Dual Connectivity, if one or more QFIs were added to the PDU Session, the Master RAN node may assign one or more of these QFIs to a NG-RAN </w:t>
      </w:r>
      <w:proofErr w:type="gramStart"/>
      <w:r w:rsidRPr="00140E21">
        <w:t>node which</w:t>
      </w:r>
      <w:proofErr w:type="gramEnd"/>
      <w:r w:rsidRPr="00140E21">
        <w:t xml:space="preserve"> was not involved in the PDU Session earlier. In this </w:t>
      </w:r>
      <w:proofErr w:type="gramStart"/>
      <w:r w:rsidRPr="00140E21">
        <w:t>case</w:t>
      </w:r>
      <w:proofErr w:type="gramEnd"/>
      <w:r w:rsidRPr="00140E21">
        <w:t xml:space="preserv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 NG-RAN includes the PDU Set Based Handling Support Indication in N2 SM information as defined in clause 5.37.5.3 of TS 23.501 [2]</w:t>
      </w:r>
    </w:p>
    <w:p w14:paraId="49891617" w14:textId="77777777" w:rsidR="003E193A" w:rsidRPr="00140E21" w:rsidRDefault="003E193A" w:rsidP="003E193A">
      <w:pPr>
        <w:pStyle w:val="B1"/>
      </w:pPr>
      <w:r w:rsidRPr="00140E21">
        <w:tab/>
        <w:t>If the PLMN has configured secondary RAT usage reporting, the NG-RAN node may provide RAN Usage Data Report.</w:t>
      </w:r>
      <w:r>
        <w:t xml:space="preserve"> The User Location Information shall include the serving cell's ID and if Dual Connectivity </w:t>
      </w:r>
      <w:proofErr w:type="gramStart"/>
      <w:r>
        <w:t>is activated</w:t>
      </w:r>
      <w:proofErr w:type="gramEnd"/>
      <w:r>
        <w:t xml:space="preserve"> for the UE, the </w:t>
      </w:r>
      <w:proofErr w:type="spellStart"/>
      <w:r>
        <w:t>PSCell</w:t>
      </w:r>
      <w:proofErr w:type="spellEnd"/>
      <w:r>
        <w:t xml:space="preserve"> ID.</w:t>
      </w:r>
    </w:p>
    <w:p w14:paraId="2B214BFF" w14:textId="77777777" w:rsidR="003E193A" w:rsidRPr="00140E21" w:rsidRDefault="003E193A" w:rsidP="003E193A">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376D2EBC" w14:textId="77777777" w:rsidR="003E193A" w:rsidRDefault="003E193A" w:rsidP="003E193A">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2A6A581" w14:textId="77777777" w:rsidR="003E193A" w:rsidRDefault="003E193A" w:rsidP="003E193A">
      <w:pPr>
        <w:pStyle w:val="B1"/>
      </w:pPr>
      <w:r>
        <w:tab/>
        <w:t>If the NG-RAN has determined a BAT offset and optionally a periodicity as described in clause 5.27.2.5 of TS 23.501 [2], the NG-RAN provides the BAT offset and optionally the periodicity in the N2 SM information.</w:t>
      </w:r>
    </w:p>
    <w:p w14:paraId="7E284371" w14:textId="77777777" w:rsidR="003E193A" w:rsidRPr="00140E21" w:rsidRDefault="003E193A" w:rsidP="003E193A">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9B0305F" w14:textId="77777777" w:rsidR="003E193A" w:rsidRDefault="003E193A" w:rsidP="003E193A">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w:t>
      </w:r>
      <w:proofErr w:type="gramStart"/>
      <w:r>
        <w:t>is skipped</w:t>
      </w:r>
      <w:proofErr w:type="gramEnd"/>
      <w:r>
        <w:t xml:space="preserve"> in this case.</w:t>
      </w:r>
    </w:p>
    <w:p w14:paraId="273CA320" w14:textId="77777777" w:rsidR="003E193A" w:rsidRDefault="003E193A" w:rsidP="003E193A">
      <w:pPr>
        <w:pStyle w:val="B1"/>
      </w:pPr>
      <w:r>
        <w:tab/>
        <w:t xml:space="preserve">Otherwise, the SMF assumes that the NAS PDU </w:t>
      </w:r>
      <w:proofErr w:type="gramStart"/>
      <w:r>
        <w:t>was sent</w:t>
      </w:r>
      <w:proofErr w:type="gramEnd"/>
      <w:r>
        <w:t xml:space="preserve"> to UE successfully. </w:t>
      </w:r>
      <w:proofErr w:type="gramStart"/>
      <w:r>
        <w:t xml:space="preserve">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roofErr w:type="gramEnd"/>
    </w:p>
    <w:p w14:paraId="5C4ACAB4" w14:textId="77777777" w:rsidR="003E193A" w:rsidRPr="00140E21" w:rsidRDefault="003E193A" w:rsidP="003E193A">
      <w:pPr>
        <w:pStyle w:val="B1"/>
      </w:pPr>
      <w:r w:rsidRPr="00140E21">
        <w:t>8.</w:t>
      </w:r>
      <w:r w:rsidRPr="00140E21">
        <w:tab/>
        <w:t xml:space="preserve">The SMF may update N4 session of the UPF(s) that </w:t>
      </w:r>
      <w:proofErr w:type="gramStart"/>
      <w:r w:rsidRPr="00140E21">
        <w:t>are involved</w:t>
      </w:r>
      <w:proofErr w:type="gramEnd"/>
      <w:r w:rsidRPr="00140E21">
        <w:t xml:space="preserve"> by the PDU Session Modification by sending N4 Session Modification Request message to the UPF (see NOTE 3).</w:t>
      </w:r>
    </w:p>
    <w:p w14:paraId="3C4F518E" w14:textId="77777777" w:rsidR="003E193A" w:rsidRDefault="003E193A" w:rsidP="003E193A">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t>
      </w:r>
      <w:proofErr w:type="gramStart"/>
      <w:r>
        <w:rPr>
          <w:lang w:eastAsia="zh-CN"/>
        </w:rPr>
        <w:t>was done</w:t>
      </w:r>
      <w:proofErr w:type="gramEnd"/>
      <w:r>
        <w:rPr>
          <w:lang w:eastAsia="zh-CN"/>
        </w:rPr>
        <w:t xml:space="preserve"> already in step 2a.</w:t>
      </w:r>
    </w:p>
    <w:p w14:paraId="49F87938" w14:textId="77777777" w:rsidR="003E193A" w:rsidRPr="00140E21" w:rsidRDefault="003E193A" w:rsidP="003E193A">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w:t>
      </w:r>
      <w:proofErr w:type="gramStart"/>
      <w:r w:rsidRPr="00140E21">
        <w:t>be transferred</w:t>
      </w:r>
      <w:proofErr w:type="gramEnd"/>
      <w:r w:rsidRPr="00140E21">
        <w:t>.</w:t>
      </w:r>
    </w:p>
    <w:p w14:paraId="5C4F41DE" w14:textId="77777777" w:rsidR="003E193A" w:rsidRPr="00140E21" w:rsidRDefault="003E193A" w:rsidP="003E193A">
      <w:pPr>
        <w:pStyle w:val="B1"/>
      </w:pPr>
      <w:r w:rsidRPr="00140E21">
        <w:tab/>
        <w:t xml:space="preserve">If </w:t>
      </w:r>
      <w:proofErr w:type="gramStart"/>
      <w:r w:rsidRPr="00140E21">
        <w:t>an additional AN Tunnel Info is returned by RAN</w:t>
      </w:r>
      <w:proofErr w:type="gramEnd"/>
      <w:r w:rsidRPr="00140E21">
        <w:t xml:space="preserve"> in step 6, the SMF informs the UPF about this AN Tunnel Info for redundant transmission. In the case of redundant transmission with two I-UPFs, the SMF provides AN Tunnel Info to two I-UPFs. If CN Tunnel Info of two I-UPFs </w:t>
      </w:r>
      <w:proofErr w:type="gramStart"/>
      <w:r w:rsidRPr="00140E21">
        <w:t>is allocated</w:t>
      </w:r>
      <w:proofErr w:type="gramEnd"/>
      <w:r w:rsidRPr="00140E21">
        <w:t xml:space="preserve"> by the UPFs in step 2b, the SMF also provides the DL CN Tunnel Info of two I-UPFs to the UPF (PSA).</w:t>
      </w:r>
    </w:p>
    <w:p w14:paraId="679ECA65" w14:textId="77777777" w:rsidR="003E193A" w:rsidRPr="00140E21" w:rsidRDefault="003E193A" w:rsidP="003E193A">
      <w:pPr>
        <w:pStyle w:val="B1"/>
      </w:pPr>
      <w:r w:rsidRPr="00140E21">
        <w:tab/>
        <w:t xml:space="preserve">If the </w:t>
      </w:r>
      <w:proofErr w:type="spellStart"/>
      <w:r w:rsidRPr="00140E21">
        <w:t>QoS</w:t>
      </w:r>
      <w:proofErr w:type="spellEnd"/>
      <w:r w:rsidRPr="00140E21">
        <w:t xml:space="preserve"> Monitoring </w:t>
      </w:r>
      <w:proofErr w:type="gramStart"/>
      <w:r w:rsidRPr="00140E21">
        <w:t>is enabled</w:t>
      </w:r>
      <w:proofErr w:type="gramEnd"/>
      <w:r w:rsidRPr="00140E21">
        <w:t xml:space="preserve">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r>
        <w:t xml:space="preserve"> as defined in clause 5.45 of TS 23.501 [2]</w:t>
      </w:r>
      <w:r w:rsidRPr="00140E21">
        <w:t>.</w:t>
      </w:r>
    </w:p>
    <w:p w14:paraId="51C78258" w14:textId="77777777" w:rsidR="003E193A" w:rsidRDefault="003E193A" w:rsidP="003E193A">
      <w:pPr>
        <w:pStyle w:val="B1"/>
      </w:pPr>
      <w:r>
        <w:tab/>
        <w:t xml:space="preserve">If port number and a Port Management Information Container </w:t>
      </w:r>
      <w:proofErr w:type="gramStart"/>
      <w:r>
        <w:t>have been received</w:t>
      </w:r>
      <w:proofErr w:type="gramEnd"/>
      <w:r>
        <w:t xml:space="preserve">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DE05B42" w14:textId="77777777" w:rsidR="003E193A" w:rsidRDefault="003E193A" w:rsidP="003E193A">
      <w:pPr>
        <w:pStyle w:val="B1"/>
      </w:pPr>
      <w:r>
        <w:tab/>
        <w:t xml:space="preserve">If SMF decides to enable ECN marking for L4S by PSA UPF, a </w:t>
      </w:r>
      <w:proofErr w:type="spellStart"/>
      <w:r>
        <w:t>QoS</w:t>
      </w:r>
      <w:proofErr w:type="spellEnd"/>
      <w:r>
        <w:t xml:space="preserve"> Flow level ECN marking for L4S indicator </w:t>
      </w:r>
      <w:proofErr w:type="gramStart"/>
      <w:r>
        <w:t>shall be sent</w:t>
      </w:r>
      <w:proofErr w:type="gramEnd"/>
      <w:r>
        <w:t xml:space="preserve"> by SMF to PSA UPF over N4 as described in clause 5.37.3.3 of TS 23.501 [2].</w:t>
      </w:r>
    </w:p>
    <w:p w14:paraId="5319E564" w14:textId="77777777" w:rsidR="003E193A" w:rsidRDefault="003E193A" w:rsidP="003E193A">
      <w:pPr>
        <w:pStyle w:val="B1"/>
      </w:pPr>
      <w:r>
        <w:tab/>
        <w:t xml:space="preserve">If the N2 SM information includes the PDU Set Based Handling Support Indication and there are PCC Rules with PDU Set </w:t>
      </w:r>
      <w:proofErr w:type="spellStart"/>
      <w:r>
        <w:t>QoS</w:t>
      </w:r>
      <w:proofErr w:type="spellEnd"/>
      <w:r>
        <w:t xml:space="preserve"> parameters for DL, SMF configures PSA UPF to activate PDU set identification and marking for the </w:t>
      </w:r>
      <w:proofErr w:type="spellStart"/>
      <w:r>
        <w:t>QoS</w:t>
      </w:r>
      <w:proofErr w:type="spellEnd"/>
      <w:r>
        <w:t xml:space="preserve"> flow as described in clause 5.37.5.3 of TS 23.501 [2].</w:t>
      </w:r>
    </w:p>
    <w:p w14:paraId="23821541" w14:textId="77777777" w:rsidR="003E193A" w:rsidRPr="00140E21" w:rsidRDefault="003E193A" w:rsidP="003E193A">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507635FB" w14:textId="77777777" w:rsidR="003E193A" w:rsidRPr="00140E21" w:rsidRDefault="003E193A" w:rsidP="003E193A">
      <w:pPr>
        <w:pStyle w:val="B1"/>
      </w:pPr>
      <w:r w:rsidRPr="00140E21">
        <w:t>10.</w:t>
      </w:r>
      <w:r w:rsidRPr="00140E21">
        <w:tab/>
        <w:t>The (R</w:t>
      </w:r>
      <w:proofErr w:type="gramStart"/>
      <w:r w:rsidRPr="00140E21">
        <w:t>)AN</w:t>
      </w:r>
      <w:proofErr w:type="gramEnd"/>
      <w:r w:rsidRPr="00140E21">
        <w:t xml:space="preserve"> forwards the NAS message to the AMF.</w:t>
      </w:r>
    </w:p>
    <w:p w14:paraId="6201B014" w14:textId="77777777" w:rsidR="003E193A" w:rsidRPr="00140E21" w:rsidRDefault="003E193A" w:rsidP="003E193A">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75CCDD8F" w14:textId="77777777" w:rsidR="003E193A" w:rsidRPr="00140E21" w:rsidRDefault="003E193A" w:rsidP="003E193A">
      <w:pPr>
        <w:pStyle w:val="B1"/>
      </w:pPr>
      <w:r w:rsidRPr="00140E21">
        <w:lastRenderedPageBreak/>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w:t>
      </w:r>
      <w:proofErr w:type="gramStart"/>
      <w:r w:rsidRPr="00140E21">
        <w:t>be synchronized</w:t>
      </w:r>
      <w:proofErr w:type="gramEnd"/>
      <w:r w:rsidRPr="00140E21">
        <w:t xml:space="preserve"> with the UE.</w:t>
      </w:r>
    </w:p>
    <w:p w14:paraId="4F5C9F2D" w14:textId="77777777" w:rsidR="003E193A" w:rsidRDefault="003E193A" w:rsidP="003E193A">
      <w:pPr>
        <w:pStyle w:val="B1"/>
      </w:pPr>
      <w:r>
        <w:tab/>
        <w:t xml:space="preserve">If interworking with TSN deployed in the transport network </w:t>
      </w:r>
      <w:proofErr w:type="gramStart"/>
      <w:r>
        <w:t>is supported</w:t>
      </w:r>
      <w:proofErr w:type="gramEnd"/>
      <w:r>
        <w:t xml:space="preserve">, for any </w:t>
      </w:r>
      <w:proofErr w:type="spellStart"/>
      <w:r>
        <w:t>QoS</w:t>
      </w:r>
      <w:proofErr w:type="spellEnd"/>
      <w:r>
        <w:t xml:space="preserve"> Flow including a TSC Assistance Container, the SMF/CUC derives the merged stream requirements as described in Annex M of TS 23.501 [2]. If AN-TL and CN-TL </w:t>
      </w:r>
      <w:proofErr w:type="gramStart"/>
      <w:r>
        <w:t>are supported</w:t>
      </w:r>
      <w:proofErr w:type="gramEnd"/>
      <w:r>
        <w:t>,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F534E4D" w14:textId="77777777" w:rsidR="003E193A" w:rsidRDefault="003E193A" w:rsidP="003E193A">
      <w:pPr>
        <w:pStyle w:val="B1"/>
      </w:pPr>
      <w:r>
        <w:tab/>
        <w:t>Based on the processing results, the TN CNC provides a Status group that contains the merged end station communication-configuration back to the SMF/CUC.</w:t>
      </w:r>
    </w:p>
    <w:p w14:paraId="29EFA85B" w14:textId="77777777" w:rsidR="003E193A" w:rsidRPr="00140E21" w:rsidRDefault="003E193A" w:rsidP="003E193A">
      <w:pPr>
        <w:pStyle w:val="B1"/>
      </w:pPr>
      <w:r w:rsidRPr="00140E21">
        <w:t>12.</w:t>
      </w:r>
      <w:r w:rsidRPr="00140E21">
        <w:tab/>
        <w:t xml:space="preserve">The SMF may update N4 session of the UPF(s) that </w:t>
      </w:r>
      <w:proofErr w:type="gramStart"/>
      <w:r w:rsidRPr="00140E21">
        <w:t>are involved</w:t>
      </w:r>
      <w:proofErr w:type="gramEnd"/>
      <w:r w:rsidRPr="00140E21">
        <w:t xml:space="preserve">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6A1A705D" w14:textId="77777777" w:rsidR="003E193A" w:rsidRPr="00140E21" w:rsidRDefault="003E193A" w:rsidP="003E193A">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w:t>
      </w:r>
      <w:proofErr w:type="gramStart"/>
      <w:r w:rsidRPr="00140E21">
        <w:t>are impacted</w:t>
      </w:r>
      <w:proofErr w:type="gramEnd"/>
      <w:r w:rsidRPr="00140E21">
        <w:t xml:space="preserve">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proofErr w:type="spellStart"/>
      <w:r w:rsidRPr="00140E21">
        <w:t>QoS</w:t>
      </w:r>
      <w:proofErr w:type="spellEnd"/>
      <w:r w:rsidRPr="00140E21">
        <w:t xml:space="preserve">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355A0AA" w14:textId="77777777" w:rsidR="003E193A" w:rsidRPr="00140E21" w:rsidRDefault="003E193A" w:rsidP="003E193A">
      <w:pPr>
        <w:pStyle w:val="B1"/>
        <w:rPr>
          <w:lang w:eastAsia="ko-KR"/>
        </w:rPr>
      </w:pPr>
      <w:r w:rsidRPr="00140E21">
        <w:rPr>
          <w:lang w:eastAsia="ko-KR"/>
        </w:rPr>
        <w:t>13.</w:t>
      </w:r>
      <w:r w:rsidRPr="00140E21">
        <w:rPr>
          <w:lang w:eastAsia="ko-KR"/>
        </w:rPr>
        <w:tab/>
        <w:t xml:space="preserve">If the SMF interacted with the PCF in step 1b or </w:t>
      </w:r>
      <w:proofErr w:type="gramStart"/>
      <w:r w:rsidRPr="00140E21">
        <w:rPr>
          <w:lang w:eastAsia="ko-KR"/>
        </w:rPr>
        <w:t>2</w:t>
      </w:r>
      <w:proofErr w:type="gramEnd"/>
      <w:r w:rsidRPr="00140E21">
        <w:rPr>
          <w:lang w:eastAsia="ko-KR"/>
        </w:rPr>
        <w:t>,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7015D6B" w14:textId="77777777" w:rsidR="003E193A" w:rsidRPr="00140E21" w:rsidRDefault="003E193A" w:rsidP="003E193A">
      <w:pPr>
        <w:pStyle w:val="B1"/>
      </w:pPr>
      <w:r w:rsidRPr="00140E21">
        <w:rPr>
          <w:lang w:eastAsia="ko-KR"/>
        </w:rPr>
        <w:tab/>
        <w:t xml:space="preserve">SMF notifies any entity that has subscribed to </w:t>
      </w:r>
      <w:r w:rsidRPr="00140E21">
        <w:t>User Location Information related with PDU Session change.</w:t>
      </w:r>
    </w:p>
    <w:p w14:paraId="6A69AC88" w14:textId="77777777" w:rsidR="003E193A" w:rsidRPr="00140E21" w:rsidRDefault="003E193A" w:rsidP="003E193A">
      <w:pPr>
        <w:pStyle w:val="B1"/>
        <w:rPr>
          <w:rFonts w:eastAsia="SimSun"/>
          <w:lang w:eastAsia="zh-CN"/>
        </w:rPr>
      </w:pPr>
      <w:r w:rsidRPr="00140E21">
        <w:rPr>
          <w:rFonts w:eastAsia="SimSun"/>
          <w:lang w:eastAsia="zh-CN"/>
        </w:rPr>
        <w:tab/>
        <w:t xml:space="preserve">If step 1b </w:t>
      </w:r>
      <w:proofErr w:type="gramStart"/>
      <w:r w:rsidRPr="00140E21">
        <w:rPr>
          <w:rFonts w:eastAsia="SimSun"/>
          <w:lang w:eastAsia="zh-CN"/>
        </w:rPr>
        <w:t>is triggered</w:t>
      </w:r>
      <w:proofErr w:type="gramEnd"/>
      <w:r w:rsidRPr="00140E21">
        <w:rPr>
          <w:rFonts w:eastAsia="SimSun"/>
          <w:lang w:eastAsia="zh-CN"/>
        </w:rPr>
        <w:t xml:space="preserve"> to perform Application Function influence on traffic routing by step 5 in clause 4.3.6.2, the SMF may reconfigure the User Plane of the PDU Session as described in step 6 in clause 4.3.6.2.</w:t>
      </w:r>
    </w:p>
    <w:p w14:paraId="34E90D89" w14:textId="40BF3080" w:rsidR="003E193A" w:rsidRDefault="003E193A" w:rsidP="003E193A">
      <w:pPr>
        <w:pStyle w:val="B1"/>
        <w:rPr>
          <w:rFonts w:eastAsia="SimSun"/>
          <w:lang w:eastAsia="zh-CN"/>
        </w:rPr>
      </w:pPr>
      <w:r>
        <w:rPr>
          <w:rFonts w:eastAsia="SimSun"/>
          <w:lang w:eastAsia="zh-CN"/>
        </w:rPr>
        <w:tab/>
        <w:t xml:space="preserve">If interworking with TSN deployed in the transport network </w:t>
      </w:r>
      <w:proofErr w:type="gramStart"/>
      <w:r>
        <w:rPr>
          <w:rFonts w:eastAsia="SimSun"/>
          <w:lang w:eastAsia="zh-CN"/>
        </w:rPr>
        <w:t>is supported</w:t>
      </w:r>
      <w:proofErr w:type="gramEnd"/>
      <w:r>
        <w:rPr>
          <w:rFonts w:eastAsia="SimSun"/>
          <w:lang w:eastAsia="zh-CN"/>
        </w:rPr>
        <w:t xml:space="preserve">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03C9EFA9" w14:textId="77777777" w:rsidR="009E5345" w:rsidRDefault="009E5345" w:rsidP="009E5345">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239AA8C6" w14:textId="77777777" w:rsidR="003E193A" w:rsidRPr="00140E21" w:rsidRDefault="003E193A" w:rsidP="003E193A">
      <w:pPr>
        <w:pStyle w:val="Heading4"/>
      </w:pPr>
      <w:bookmarkStart w:id="33" w:name="_Toc178071381"/>
      <w:r w:rsidRPr="00140E21">
        <w:rPr>
          <w:lang w:eastAsia="zh-CN"/>
        </w:rPr>
        <w:t>4.2.4.1</w:t>
      </w:r>
      <w:r w:rsidRPr="00140E21">
        <w:tab/>
        <w:t>General</w:t>
      </w:r>
      <w:bookmarkEnd w:id="33"/>
    </w:p>
    <w:p w14:paraId="7F496E5F" w14:textId="77777777" w:rsidR="003E193A" w:rsidRPr="00140E21" w:rsidRDefault="003E193A" w:rsidP="003E193A">
      <w:proofErr w:type="gramStart"/>
      <w:r w:rsidRPr="00140E21">
        <w:t>UE configuration may be updated by the network</w:t>
      </w:r>
      <w:proofErr w:type="gramEnd"/>
      <w:r w:rsidRPr="00140E21">
        <w:t xml:space="preserve"> at any time using UE Configuration Update procedure. UE configuration includes:</w:t>
      </w:r>
    </w:p>
    <w:p w14:paraId="3F1C266D" w14:textId="704E6591" w:rsidR="003E193A" w:rsidRPr="00140E21" w:rsidRDefault="003E193A" w:rsidP="003E193A">
      <w:pPr>
        <w:pStyle w:val="B1"/>
      </w:pPr>
      <w:r w:rsidRPr="00140E21">
        <w:t>-</w:t>
      </w:r>
      <w:r w:rsidRPr="00140E21">
        <w:tab/>
        <w:t xml:space="preserve">Access and Mobility Management related parameters decided and provided by the AMF. </w:t>
      </w:r>
      <w:proofErr w:type="gramStart"/>
      <w:r w:rsidRPr="00140E21">
        <w:t>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proofErr w:type="gramEnd"/>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w:t>
      </w:r>
      <w:r>
        <w:lastRenderedPageBreak/>
        <w:t xml:space="preserve">authorization information as specified in clause 5.35A.4 of TS 23.501 [2], S-NSSAI location availability information. The AMF may determine a Maximum Time Offset controlling when UEs </w:t>
      </w:r>
      <w:proofErr w:type="gramStart"/>
      <w:r>
        <w:t>are allowed</w:t>
      </w:r>
      <w:proofErr w:type="gramEnd"/>
      <w:r>
        <w:t xml:space="preserve"> to initiate NAS signalling with the network as specified in clause 5.4.13.5 of TS 23.501 [2].</w:t>
      </w:r>
      <w:ins w:id="34" w:author="Samsung" w:date="2024-10-04T15:48:00Z">
        <w:r>
          <w:t xml:space="preserve"> The AMF may update UE with maximum number of devices with identifier that </w:t>
        </w:r>
        <w:proofErr w:type="gramStart"/>
        <w:r>
          <w:t>can be simultaneously connected</w:t>
        </w:r>
        <w:proofErr w:type="gramEnd"/>
        <w:r>
          <w:t xml:space="preserve"> per UE.</w:t>
        </w:r>
      </w:ins>
    </w:p>
    <w:p w14:paraId="35FAFD70" w14:textId="77777777" w:rsidR="003E193A" w:rsidRPr="00140E21" w:rsidRDefault="003E193A" w:rsidP="003E193A">
      <w:pPr>
        <w:pStyle w:val="B1"/>
      </w:pPr>
      <w:r w:rsidRPr="00140E21">
        <w:t>-</w:t>
      </w:r>
      <w:r w:rsidRPr="00140E21">
        <w:tab/>
        <w:t>UE Policy provided by the PCF.</w:t>
      </w:r>
    </w:p>
    <w:p w14:paraId="78D9835B" w14:textId="77777777" w:rsidR="003E193A" w:rsidRPr="00140E21" w:rsidRDefault="003E193A" w:rsidP="003E193A">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4B9139D0" w14:textId="77777777" w:rsidR="003E193A" w:rsidRPr="00140E21" w:rsidRDefault="003E193A" w:rsidP="003E193A">
      <w:pPr>
        <w:rPr>
          <w:lang w:eastAsia="zh-CN"/>
        </w:rPr>
      </w:pPr>
      <w:r w:rsidRPr="00140E21">
        <w:rPr>
          <w:lang w:eastAsia="zh-CN"/>
        </w:rPr>
        <w:t>If the UE Configuration Update procedure requires the UE to initiate a Registration procedure, the AMF indicates this to the UE explicitly.</w:t>
      </w:r>
    </w:p>
    <w:p w14:paraId="1D63AEDD" w14:textId="239DEABD" w:rsidR="003E193A" w:rsidRDefault="003E193A" w:rsidP="003E193A">
      <w:pPr>
        <w:rPr>
          <w:lang w:eastAsia="zh-CN"/>
        </w:rPr>
      </w:pPr>
      <w:r w:rsidRPr="00140E21">
        <w:rPr>
          <w:lang w:eastAsia="zh-CN"/>
        </w:rPr>
        <w:t xml:space="preserve">The procedure in clause 4.2.4.2 </w:t>
      </w:r>
      <w:proofErr w:type="gramStart"/>
      <w:r w:rsidRPr="00140E21">
        <w:rPr>
          <w:lang w:eastAsia="zh-CN"/>
        </w:rPr>
        <w:t>may be triggered</w:t>
      </w:r>
      <w:proofErr w:type="gramEnd"/>
      <w:r w:rsidRPr="00140E21">
        <w:rPr>
          <w:lang w:eastAsia="zh-CN"/>
        </w:rPr>
        <w:t xml:space="preserve"> also when the AAA Server that performed Network Slice-Specific Authentication and Authorization for an S-NSSAI revokes the authorization.</w:t>
      </w:r>
    </w:p>
    <w:p w14:paraId="57AC99BD" w14:textId="3C467B50" w:rsidR="00353385" w:rsidRDefault="00353385" w:rsidP="00353385">
      <w:pPr>
        <w:jc w:val="center"/>
        <w:rPr>
          <w:noProof/>
          <w:color w:val="FF0000"/>
          <w:sz w:val="32"/>
          <w:szCs w:val="32"/>
        </w:rPr>
      </w:pPr>
      <w:r>
        <w:rPr>
          <w:noProof/>
          <w:color w:val="FF0000"/>
          <w:sz w:val="32"/>
          <w:szCs w:val="32"/>
        </w:rPr>
        <w:t>**** Nex</w:t>
      </w:r>
      <w:r w:rsidR="00866D3F">
        <w:rPr>
          <w:noProof/>
          <w:color w:val="FF0000"/>
          <w:sz w:val="32"/>
          <w:szCs w:val="32"/>
        </w:rPr>
        <w:t>t</w:t>
      </w:r>
      <w:r w:rsidRPr="00C51E4A">
        <w:rPr>
          <w:noProof/>
          <w:color w:val="FF0000"/>
          <w:sz w:val="32"/>
          <w:szCs w:val="32"/>
        </w:rPr>
        <w:t xml:space="preserve"> Change ****</w:t>
      </w:r>
    </w:p>
    <w:p w14:paraId="13462D60" w14:textId="77777777" w:rsidR="003E193A" w:rsidRPr="00140E21" w:rsidRDefault="003E193A" w:rsidP="003E193A">
      <w:pPr>
        <w:pStyle w:val="Heading4"/>
      </w:pPr>
      <w:bookmarkStart w:id="35" w:name="_Toc178071382"/>
      <w:bookmarkEnd w:id="23"/>
      <w:bookmarkEnd w:id="24"/>
      <w:bookmarkEnd w:id="25"/>
      <w:bookmarkEnd w:id="26"/>
      <w:bookmarkEnd w:id="27"/>
      <w:bookmarkEnd w:id="28"/>
      <w:bookmarkEnd w:id="29"/>
      <w:bookmarkEnd w:id="30"/>
      <w:r w:rsidRPr="00140E21">
        <w:rPr>
          <w:lang w:eastAsia="zh-CN"/>
        </w:rPr>
        <w:t>4.2.4.2</w:t>
      </w:r>
      <w:r w:rsidRPr="00140E21">
        <w:tab/>
        <w:t>UE Configuration Update procedure for access and mobility management related parameters</w:t>
      </w:r>
      <w:bookmarkEnd w:id="35"/>
    </w:p>
    <w:p w14:paraId="064765EA" w14:textId="77777777" w:rsidR="003E193A" w:rsidRPr="00140E21" w:rsidRDefault="003E193A" w:rsidP="003E193A">
      <w:r w:rsidRPr="00140E21">
        <w:t xml:space="preserve">This procedure </w:t>
      </w:r>
      <w:proofErr w:type="gramStart"/>
      <w:r w:rsidRPr="00140E21">
        <w:t>is initiated</w:t>
      </w:r>
      <w:proofErr w:type="gramEnd"/>
      <w:r w:rsidRPr="00140E21">
        <w:t xml:space="preserve"> by the AMF when the AMF wants to update access and mobility management related parameters in the UE configuration.</w:t>
      </w:r>
    </w:p>
    <w:p w14:paraId="7C1D71A9" w14:textId="77777777" w:rsidR="003E193A" w:rsidRPr="00140E21" w:rsidRDefault="003E193A" w:rsidP="003E193A">
      <w:proofErr w:type="gramStart"/>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r>
        <w:t xml:space="preserve"> or to update the UE with the Alternative S-NSSAI</w:t>
      </w:r>
      <w:r w:rsidRPr="00140E21">
        <w:t>.</w:t>
      </w:r>
      <w:proofErr w:type="gramEnd"/>
      <w:r w:rsidRPr="00140E21">
        <w:t xml:space="preserve"> If a Registration procedure </w:t>
      </w:r>
      <w:proofErr w:type="gramStart"/>
      <w:r w:rsidRPr="00140E21">
        <w:t>is needed</w:t>
      </w:r>
      <w:proofErr w:type="gramEnd"/>
      <w:r w:rsidRPr="00140E21">
        <w:t>, the AMF provides an indication to the UE to initiate a Registration procedure.</w:t>
      </w:r>
    </w:p>
    <w:p w14:paraId="109E4E51" w14:textId="77777777" w:rsidR="003E193A" w:rsidRPr="00140E21" w:rsidRDefault="003E193A" w:rsidP="003E193A">
      <w:pPr>
        <w:rPr>
          <w:lang w:eastAsia="zh-CN"/>
        </w:rPr>
      </w:pPr>
      <w:r w:rsidRPr="00140E21">
        <w:t xml:space="preserve">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w:t>
      </w:r>
      <w:proofErr w:type="gramStart"/>
      <w:r w:rsidRPr="00140E21">
        <w:t>The AMF shall request acknowledgement for NSSAI information (e.g. Allowed NSSAI</w:t>
      </w:r>
      <w:r>
        <w:t>, Partially Allowed NSSAI, S-NSSAI rejected partially in the RA</w:t>
      </w:r>
      <w:r w:rsidRPr="00140E21">
        <w:t>), 5G-GUTI, TAI List</w:t>
      </w:r>
      <w:r>
        <w:t xml:space="preserve">, [TAI List for S-NSSAIs in Partially Allowed NSSAI], [TAI List for S-NSSAI(s) rejected partially in RA] and </w:t>
      </w:r>
      <w:r w:rsidRPr="00140E21">
        <w:t>Mobility Restrictions, LADN Information, MICO</w:t>
      </w:r>
      <w:r w:rsidRPr="00140E21">
        <w:rPr>
          <w:rFonts w:eastAsia="Malgun Gothic"/>
        </w:rPr>
        <w:t xml:space="preserve">, </w:t>
      </w:r>
      <w:r w:rsidRPr="00140E21">
        <w:t>Operator-defined access category definitions, PLMN-assigned UE Radio Capability ID</w:t>
      </w:r>
      <w:r>
        <w:t>, S-NSSAI location availability information</w:t>
      </w:r>
      <w:r w:rsidRPr="00140E21">
        <w:t xml:space="preserve"> and SMS subscription.</w:t>
      </w:r>
      <w:proofErr w:type="gramEnd"/>
    </w:p>
    <w:p w14:paraId="242F3EE3" w14:textId="77777777" w:rsidR="003E193A" w:rsidRDefault="003E193A" w:rsidP="003E193A">
      <w:pPr>
        <w:pStyle w:val="TH"/>
      </w:pPr>
      <w:r w:rsidRPr="0015734C">
        <w:object w:dxaOrig="9423" w:dyaOrig="7085" w14:anchorId="38B8594A">
          <v:shape id="_x0000_i1028" type="#_x0000_t75" style="width:471.7pt;height:358.7pt" o:ole="">
            <v:imagedata r:id="rId21" o:title=""/>
          </v:shape>
          <o:OLEObject Type="Embed" ProgID="Word.Picture.8" ShapeID="_x0000_i1028" DrawAspect="Content" ObjectID="_1789579439" r:id="rId22"/>
        </w:object>
      </w:r>
    </w:p>
    <w:p w14:paraId="438C4C8D" w14:textId="77777777" w:rsidR="003E193A" w:rsidRPr="00140E21" w:rsidRDefault="003E193A" w:rsidP="003E193A">
      <w:pPr>
        <w:pStyle w:val="TF"/>
      </w:pPr>
      <w:r w:rsidRPr="00140E21">
        <w:t>Figure 4.2.4.2-1: UE Configuration Update procedure for access and mobility management related parameters</w:t>
      </w:r>
    </w:p>
    <w:p w14:paraId="78619F00" w14:textId="77777777" w:rsidR="003E193A" w:rsidRPr="00140E21" w:rsidRDefault="003E193A" w:rsidP="003E193A">
      <w:pPr>
        <w:pStyle w:val="B1"/>
        <w:rPr>
          <w:lang w:eastAsia="zh-CN"/>
        </w:rPr>
      </w:pPr>
      <w:proofErr w:type="gramStart"/>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 or to remove S-NSSAI from the Allowed NSSAI due to expiry of slice deregistration inactivity timer or to provide the UE with updated Slice Usage Policy as specified in clause 5.15.15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 informing MBSR (IAB-UE) authorization state changes as specified in clause 5.35A.4 of TS 23.501 [2] based on operator configuration, a change related to discontinuous coverage (e.g. out-of-coverage period change), need to notify the UE to reconnect to the network due to NG-RAN timing synchronization status change as specified in clause 4.15.9.4</w:t>
      </w:r>
      <w:r w:rsidRPr="00140E21">
        <w:rPr>
          <w:lang w:eastAsia="zh-CN"/>
        </w:rPr>
        <w:t>) or that the UE needs to perform a Registration Procedure.</w:t>
      </w:r>
      <w:proofErr w:type="gramEnd"/>
      <w:r w:rsidRPr="00140E21">
        <w:rPr>
          <w:lang w:eastAsia="zh-CN"/>
        </w:rPr>
        <w:t xml:space="preserve"> If a UE is in CM-IDLE, the AMF can wait until the UE is in CM-CONNECTED state or triggers Network Triggered Service Request (in clause 4.2.3.3).</w:t>
      </w:r>
    </w:p>
    <w:p w14:paraId="541DC4C6" w14:textId="77777777" w:rsidR="003E193A" w:rsidRPr="00140E21" w:rsidRDefault="003E193A" w:rsidP="003E193A">
      <w:pPr>
        <w:pStyle w:val="NO"/>
      </w:pPr>
      <w:r w:rsidRPr="00140E21">
        <w:t>NOTE 1:</w:t>
      </w:r>
      <w:r w:rsidRPr="00140E21">
        <w:tab/>
        <w:t>It is up to the network implementation whether the AMF can wait until the UE is in CM-CONNECTED state or trigger the Network Triggered Service Request.</w:t>
      </w:r>
    </w:p>
    <w:p w14:paraId="1512D0D9" w14:textId="77777777" w:rsidR="003E193A" w:rsidRPr="00140E21" w:rsidRDefault="003E193A" w:rsidP="003E193A">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w:t>
      </w:r>
      <w:proofErr w:type="gramStart"/>
      <w:r w:rsidRPr="00140E21">
        <w:rPr>
          <w:lang w:eastAsia="zh-CN"/>
        </w:rPr>
        <w:t>case</w:t>
      </w:r>
      <w:proofErr w:type="gramEnd"/>
      <w:r w:rsidRPr="00140E21">
        <w:rPr>
          <w:lang w:eastAsia="zh-CN"/>
        </w:rPr>
        <w:t xml:space="preserve"> the AMF compares the stored information with the output from the NSSF to decide whether an update of the UE is required.</w:t>
      </w:r>
    </w:p>
    <w:p w14:paraId="0DE2E469" w14:textId="77777777" w:rsidR="003E193A" w:rsidRPr="00140E21" w:rsidRDefault="003E193A" w:rsidP="003E193A">
      <w:pPr>
        <w:pStyle w:val="B1"/>
      </w:pPr>
      <w:r w:rsidRPr="00140E21">
        <w:tab/>
        <w:t xml:space="preserve">The AMF may include Mobility Restriction List in N2 message that delivers UE Configuration Update Command to the UE if the service area restriction for the UE </w:t>
      </w:r>
      <w:proofErr w:type="gramStart"/>
      <w:r w:rsidRPr="00140E21">
        <w:t>is updated</w:t>
      </w:r>
      <w:proofErr w:type="gramEnd"/>
      <w:r w:rsidRPr="00140E21">
        <w:t>.</w:t>
      </w:r>
    </w:p>
    <w:p w14:paraId="54613FDF" w14:textId="77777777" w:rsidR="003E193A" w:rsidRPr="00140E21" w:rsidRDefault="003E193A" w:rsidP="003E193A">
      <w:pPr>
        <w:pStyle w:val="B1"/>
      </w:pPr>
      <w:proofErr w:type="gramStart"/>
      <w:r w:rsidRPr="00140E21">
        <w:rPr>
          <w:lang w:eastAsia="zh-CN"/>
        </w:rPr>
        <w:t>1.</w:t>
      </w:r>
      <w:r w:rsidRPr="00140E21">
        <w:tab/>
        <w:t>The AMF sends UE Configuration Update Command containing one or more UE parameters (Configuration Update Indication, 5G-GUTI, TAI List, Allowed NSSAI, Mapping Of Allowed NSSAI</w:t>
      </w:r>
      <w:r>
        <w:t>, [Partially Allowed NSSAI], [Mapping Of Partially Allowed NSSAI], [TAI List for S-NSSAIs in Partially Allowed NSSAI]</w:t>
      </w:r>
      <w:r w:rsidRPr="00140E21">
        <w:t xml:space="preserve">, </w:t>
      </w:r>
      <w:r w:rsidRPr="00140E21">
        <w:lastRenderedPageBreak/>
        <w:t>Configured NSSAI for the Serving PLMN, Mapping Of Configured NSSAI</w:t>
      </w:r>
      <w:r>
        <w:t>, [NSSRG Information]</w:t>
      </w:r>
      <w:r w:rsidRPr="00140E21">
        <w:t>, rejected S-NSSAIs</w:t>
      </w:r>
      <w:r>
        <w:t>, [TAI List for S-NSSAI(s) rejected partially in RA]</w:t>
      </w:r>
      <w:r w:rsidRPr="00140E21">
        <w:t xml:space="preserve">,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 MBSR authorization information, [S-NSSAI location availability information], [Mapping Of Alternative NSSAI], UE reconnection indication, [Slice Usage Policy], [Maximum Time Offset]</w:t>
      </w:r>
      <w:r w:rsidRPr="00140E21">
        <w:t xml:space="preserve">) to </w:t>
      </w:r>
      <w:r>
        <w:t xml:space="preserve">the </w:t>
      </w:r>
      <w:r w:rsidRPr="00140E21">
        <w:t>UE.</w:t>
      </w:r>
      <w:proofErr w:type="gramEnd"/>
      <w:r w:rsidRPr="00140E21">
        <w:t xml:space="preserve"> Optionally, the AMF may update the rejected S-NSSAIs in the UE Configuration Update command.</w:t>
      </w:r>
    </w:p>
    <w:p w14:paraId="31DC42E7" w14:textId="77777777" w:rsidR="003E193A" w:rsidRPr="00140E21" w:rsidRDefault="003E193A" w:rsidP="003E193A">
      <w:pPr>
        <w:pStyle w:val="B1"/>
      </w:pPr>
      <w:r w:rsidRPr="00140E21">
        <w:tab/>
      </w:r>
      <w:proofErr w:type="gramStart"/>
      <w:r w:rsidRPr="00140E21">
        <w:t>The AMF includes one or more of 5G-GUTI, TAI List, Allowed NSSAI, Mapping Of Allowed NSSAI</w:t>
      </w:r>
      <w:r>
        <w:t>, Partially Allowed NSSAI, Mapping Of Partially Allowed NSSAI, [TAI List for S-NSSAIs in Partially Allowed NSSAI]</w:t>
      </w:r>
      <w:r w:rsidRPr="00140E21">
        <w:t>, Configured NSSAI for the Serving PLMN, Mapping Of Configured NSSAI, rejected S-NSSAIs</w:t>
      </w:r>
      <w:r>
        <w:t>, [TAI List for S-NSSAI(s) rejected partially in RA]</w:t>
      </w:r>
      <w:r w:rsidRPr="00140E21">
        <w:t>,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roofErr w:type="gramEnd"/>
    </w:p>
    <w:p w14:paraId="69FF592E" w14:textId="77777777" w:rsidR="003E193A" w:rsidRPr="00140E21" w:rsidRDefault="003E193A" w:rsidP="003E193A">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040D1B92" w14:textId="77777777" w:rsidR="003E193A" w:rsidRPr="00140E21" w:rsidRDefault="003E193A" w:rsidP="003E193A">
      <w:pPr>
        <w:pStyle w:val="B2"/>
      </w:pPr>
      <w:r w:rsidRPr="00140E21">
        <w:t>-</w:t>
      </w:r>
      <w:r w:rsidRPr="00140E21">
        <w:tab/>
        <w:t>Network Slicing Subscription Change has occurred</w:t>
      </w:r>
      <w:proofErr w:type="gramStart"/>
      <w:r w:rsidRPr="00140E21">
        <w:t>;</w:t>
      </w:r>
      <w:proofErr w:type="gramEnd"/>
    </w:p>
    <w:p w14:paraId="05E76C0F" w14:textId="77777777" w:rsidR="003E193A" w:rsidRPr="00140E21" w:rsidRDefault="003E193A" w:rsidP="003E193A">
      <w:pPr>
        <w:pStyle w:val="B2"/>
      </w:pPr>
      <w:r w:rsidRPr="00140E21">
        <w:t>-</w:t>
      </w:r>
      <w:r w:rsidRPr="00140E21">
        <w:tab/>
      </w:r>
      <w:proofErr w:type="gramStart"/>
      <w:r w:rsidRPr="00140E21">
        <w:t>the</w:t>
      </w:r>
      <w:proofErr w:type="gramEnd"/>
      <w:r w:rsidRPr="00140E21">
        <w:t xml:space="preserve"> UE shall acknowledge the command; and</w:t>
      </w:r>
    </w:p>
    <w:p w14:paraId="1A2941E2" w14:textId="77777777" w:rsidR="003E193A" w:rsidRPr="00140E21" w:rsidRDefault="003E193A" w:rsidP="003E193A">
      <w:pPr>
        <w:pStyle w:val="B2"/>
      </w:pPr>
      <w:r w:rsidRPr="00140E21">
        <w:t>-</w:t>
      </w:r>
      <w:r w:rsidRPr="00140E21">
        <w:tab/>
      </w:r>
      <w:proofErr w:type="gramStart"/>
      <w:r w:rsidRPr="00140E21">
        <w:t>whether</w:t>
      </w:r>
      <w:proofErr w:type="gramEnd"/>
      <w:r w:rsidRPr="00140E21">
        <w:t xml:space="preserve"> a Registration procedure is requested.</w:t>
      </w:r>
    </w:p>
    <w:p w14:paraId="3BD14B0D" w14:textId="77777777" w:rsidR="003E193A" w:rsidRPr="00140E21" w:rsidRDefault="003E193A" w:rsidP="003E193A">
      <w:pPr>
        <w:pStyle w:val="B1"/>
      </w:pPr>
      <w:r w:rsidRPr="00140E21">
        <w:tab/>
        <w:t xml:space="preserve">If the AMF indicates Network Slicing Subscription Change, then the UE shall locally erase all the </w:t>
      </w:r>
      <w:proofErr w:type="gramStart"/>
      <w:r w:rsidRPr="00140E21">
        <w:t>network slicing</w:t>
      </w:r>
      <w:proofErr w:type="gramEnd"/>
      <w:r w:rsidRPr="00140E21">
        <w:t xml:space="preserve"> configuration for all PLMNs and if applicable, update the configuration for the current PLMN based on any received information. If the AMF indicates Network Slicing Subscription Change, the UE </w:t>
      </w:r>
      <w:proofErr w:type="gramStart"/>
      <w:r w:rsidRPr="00140E21">
        <w:t>shall also be requested</w:t>
      </w:r>
      <w:proofErr w:type="gramEnd"/>
      <w:r w:rsidRPr="00140E21">
        <w:t xml:space="preserve"> to acknowledge in step 2.</w:t>
      </w:r>
    </w:p>
    <w:p w14:paraId="6739044B" w14:textId="77777777" w:rsidR="003E193A" w:rsidRDefault="003E193A" w:rsidP="003E193A">
      <w:pPr>
        <w:pStyle w:val="B1"/>
      </w:pPr>
      <w:r>
        <w:tab/>
      </w:r>
      <w:proofErr w:type="gramStart"/>
      <w:r>
        <w:t>If the AMF also includes in the UE Configuration Update Command message a new Configured NSSAI for the Serving PLMN, then the AMF should also include a new Allowed NSSAI and any new Partially Allowed NSSAI with, if available, the associated Mapping Of Allowed NSSAI and any Mapping Of Partially Allowed NSSAI, unless the AMF cannot determine the new Allowed NSSAI after the Subscribed S-NSSAI(s) are updated, in which case the AMF does not include in the UE Configuration Update Command message any Allowed NSSAI/Partially allowed NSSAI.</w:t>
      </w:r>
      <w:proofErr w:type="gramEnd"/>
      <w:r>
        <w:t xml:space="preserve">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w:t>
      </w:r>
      <w:proofErr w:type="gramStart"/>
      <w:r>
        <w:t>feature and the subscription information for the UE includes NSSRG information</w:t>
      </w:r>
      <w:proofErr w:type="gramEnd"/>
      <w:r>
        <w:t xml:space="preserve"> and the AMF is providing the Configured NSSAI to the UE, the Configured NSSAI shall include the S-NSSAIs according to clause 5.15.12 of TS 23.501 [2]. For a non-roaming UE, if the UE has indicated its support of Slice Usage Policy in the UE 5GMM Core Network Capability, the AMF may include Slice Usage Policies for slices in the Configured NSSAI as described in clause 5.15.15 of TS 23.501 [2]. In the Slice Usage Policy, the AMF indicates an S-NSSAI is on demand slice and slice deregistration inactivity timer value. If the AMF includes slice deregistration timer value, the UE starts any slice deregistration inactivity timer for the on demand S-NSSAIs as described in clause 5.15.15 of TS 23.501 [2].</w:t>
      </w:r>
    </w:p>
    <w:p w14:paraId="11669188" w14:textId="77777777" w:rsidR="003E193A" w:rsidRDefault="003E193A" w:rsidP="003E193A">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w:t>
      </w:r>
      <w:proofErr w:type="gramStart"/>
      <w:r>
        <w:t>is provided</w:t>
      </w:r>
      <w:proofErr w:type="gramEnd"/>
      <w:r>
        <w:t xml:space="preserve"> to the UE, the AMF requests the UE to acknowledge the UE Configuration Command message.</w:t>
      </w:r>
    </w:p>
    <w:p w14:paraId="26E9D18B" w14:textId="77777777" w:rsidR="003E193A" w:rsidRDefault="003E193A" w:rsidP="003E193A">
      <w:pPr>
        <w:pStyle w:val="B1"/>
      </w:pPr>
      <w:r>
        <w:tab/>
      </w:r>
      <w:proofErr w:type="gramStart"/>
      <w:r>
        <w:t>When the UE and the AMF supports RACS as defined in</w:t>
      </w:r>
      <w:r w:rsidRPr="00AC1119">
        <w:t xml:space="preserve"> </w:t>
      </w:r>
      <w:r>
        <w:t>clause 5.4.4.1a of TS 23.501 [2] and the AMF needs to configure the UE with a UE Radio Capability ID and the AMF already has the UE radio capabilities other than NB-</w:t>
      </w:r>
      <w:proofErr w:type="spellStart"/>
      <w:r>
        <w:t>IoT</w:t>
      </w:r>
      <w:proofErr w:type="spellEnd"/>
      <w:r>
        <w:t xml:space="preserve">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roofErr w:type="gramEnd"/>
    </w:p>
    <w:p w14:paraId="731891BE" w14:textId="77777777" w:rsidR="003E193A" w:rsidRDefault="003E193A" w:rsidP="003E193A">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w:t>
      </w:r>
      <w:r>
        <w:lastRenderedPageBreak/>
        <w:t xml:space="preserve">may determine RFSP index associated to the Target NSSAI by interacting with the PCF using </w:t>
      </w:r>
      <w:proofErr w:type="spellStart"/>
      <w:r>
        <w:t>Npcf_AMPolicyControl_</w:t>
      </w:r>
      <w:proofErr w:type="gramStart"/>
      <w:r>
        <w:t>Update</w:t>
      </w:r>
      <w:proofErr w:type="spellEnd"/>
      <w:r>
        <w:t xml:space="preserve"> which includes the Target NSSAI to retrieve a corresponding RFSP index</w:t>
      </w:r>
      <w:proofErr w:type="gramEnd"/>
      <w:r>
        <w:t xml:space="preserve"> or based on local configuration in case PCF is not deployed. The Target NSSAI and the RFSP index associated with the Target NSSAI </w:t>
      </w:r>
      <w:proofErr w:type="gramStart"/>
      <w:r>
        <w:t>are provided</w:t>
      </w:r>
      <w:proofErr w:type="gramEnd"/>
      <w:r>
        <w:t xml:space="preserve"> to the NG-RAN within the N2 message carrying the UE Configuration Update Command message.</w:t>
      </w:r>
    </w:p>
    <w:p w14:paraId="109C1479" w14:textId="77777777" w:rsidR="003E193A" w:rsidRDefault="003E193A" w:rsidP="003E193A">
      <w:pPr>
        <w:pStyle w:val="B1"/>
      </w:pPr>
      <w:r>
        <w:tab/>
        <w:t xml:space="preserve">If the UE and AMF supports Disaster Roaming service, the AMF may include the "list of PLMN(s) to </w:t>
      </w:r>
      <w:proofErr w:type="gramStart"/>
      <w:r>
        <w:t>be used</w:t>
      </w:r>
      <w:proofErr w:type="gramEnd"/>
      <w:r>
        <w:t xml:space="preserve">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4ECA0F8B" w14:textId="77777777" w:rsidR="003E193A" w:rsidRDefault="003E193A" w:rsidP="003E193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38C31A11" w14:textId="77777777" w:rsidR="003E193A" w:rsidRDefault="003E193A" w:rsidP="003E193A">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2FCBDE76" w14:textId="77777777" w:rsidR="003E193A" w:rsidRDefault="003E193A" w:rsidP="003E193A">
      <w:pPr>
        <w:pStyle w:val="B1"/>
      </w:pPr>
      <w:r>
        <w:tab/>
        <w:t>If the UE indicates its support of LADN per DNN and S-NSSAI in the UE MM Core Network Capability during the Registration procedure as specified in clause 4.2.2.2.2, the AMF may include LADN Information per DNN and S-NSSAI.</w:t>
      </w:r>
    </w:p>
    <w:p w14:paraId="3B221801" w14:textId="77777777" w:rsidR="003E193A" w:rsidRDefault="003E193A" w:rsidP="003E193A">
      <w:pPr>
        <w:pStyle w:val="B1"/>
      </w:pPr>
      <w:r>
        <w:tab/>
        <w:t>For MBSR (IAB-UE) registered in AMF, the AMF may update the MBSR authorization information as specified in clause 5.35A.4 of TS 23.501 [2].</w:t>
      </w:r>
    </w:p>
    <w:p w14:paraId="25FFAE9D" w14:textId="77777777" w:rsidR="003E193A" w:rsidRDefault="003E193A" w:rsidP="003E193A">
      <w:pPr>
        <w:pStyle w:val="B1"/>
      </w:pPr>
      <w:r>
        <w:tab/>
      </w:r>
      <w:proofErr w:type="gramStart"/>
      <w: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UE Configuration Update Command to the UE and also adds the Alternative S-NSSAI to the Allowed NSSAI and/or Configured NSSAI, if not already included.</w:t>
      </w:r>
      <w:proofErr w:type="gramEnd"/>
    </w:p>
    <w:p w14:paraId="5CDA851D" w14:textId="055D154C" w:rsidR="003E193A" w:rsidRDefault="003E193A" w:rsidP="003E193A">
      <w:pPr>
        <w:pStyle w:val="B1"/>
        <w:rPr>
          <w:ins w:id="36" w:author="Samsung" w:date="2024-10-04T15:49:00Z"/>
        </w:rPr>
      </w:pPr>
      <w:r>
        <w:tab/>
        <w:t>If both the UE and the network support unavailability due to discontinuous coverage, the AMF determines this Maximum Time Offset as described in clause 5.4.13.5 of TS 23.501 [2]. The AMF includes the Maximum Time Offset within the UE Configuration Update Command to the UE.</w:t>
      </w:r>
    </w:p>
    <w:p w14:paraId="5F06C62C" w14:textId="1F4CEA27" w:rsidR="00042525" w:rsidRDefault="00042525" w:rsidP="003E193A">
      <w:pPr>
        <w:pStyle w:val="B1"/>
      </w:pPr>
      <w:ins w:id="37" w:author="Samsung" w:date="2024-10-04T15:49:00Z">
        <w:r>
          <w:tab/>
        </w:r>
        <w:proofErr w:type="gramStart"/>
        <w:r w:rsidRPr="00FD31D0">
          <w:rPr>
            <w:lang w:eastAsia="zh-CN"/>
          </w:rPr>
          <w:t>If the UE has indicated the support for enforcement of maximum number of allowed simultaneous non-3GPP device identifiers and if the AMF received the “</w:t>
        </w:r>
        <w:r w:rsidRPr="00FD31D0">
          <w:t>maximum number of devices with identifier that can be simultaneously connected per UE</w:t>
        </w:r>
        <w:r w:rsidRPr="00FD31D0">
          <w:rPr>
            <w:lang w:eastAsia="zh-CN"/>
          </w:rPr>
          <w:t>” from the UDM as part of Access and Mobility Subscription data then AMF shall send this maximum number within UE Configuration Update Command to UE.</w:t>
        </w:r>
      </w:ins>
      <w:proofErr w:type="gramEnd"/>
    </w:p>
    <w:p w14:paraId="46319FB2" w14:textId="77777777" w:rsidR="003E193A" w:rsidRPr="00140E21" w:rsidRDefault="003E193A" w:rsidP="003E193A">
      <w:pPr>
        <w:pStyle w:val="B1"/>
      </w:pPr>
      <w:r w:rsidRPr="00140E21">
        <w:t>2a.</w:t>
      </w:r>
      <w:r w:rsidRPr="00140E21">
        <w:tab/>
      </w:r>
      <w:proofErr w:type="gramStart"/>
      <w:r w:rsidRPr="00140E21">
        <w:t>If</w:t>
      </w:r>
      <w:proofErr w:type="gramEnd"/>
      <w:r w:rsidRPr="00140E21">
        <w:t xml:space="preserve"> the UE Configuration Update Indication requires acknowledgement of the UE Configuration Update Command, then the UE shall send a UE Configuration Update complete message to the AMF. The AMF should request acknowledgement for all UE Configuration Updates, except when only NITZ </w:t>
      </w:r>
      <w:proofErr w:type="gramStart"/>
      <w:r w:rsidRPr="00140E21">
        <w:t>is provided</w:t>
      </w:r>
      <w:proofErr w:type="gramEnd"/>
      <w:r w:rsidRPr="00140E21">
        <w:t xml:space="preserve">. If Registration procedure is not required, steps 3a, 3b, 3c and step 4 </w:t>
      </w:r>
      <w:proofErr w:type="gramStart"/>
      <w:r w:rsidRPr="00140E21">
        <w:t>are skipped</w:t>
      </w:r>
      <w:proofErr w:type="gramEnd"/>
      <w:r w:rsidRPr="00140E21">
        <w:t>.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8C85AA9" w14:textId="77777777" w:rsidR="003E193A" w:rsidRPr="00140E21" w:rsidRDefault="003E193A" w:rsidP="003E193A">
      <w:pPr>
        <w:pStyle w:val="B1"/>
      </w:pPr>
      <w:r w:rsidRPr="00140E21">
        <w:tab/>
        <w:t>If the PLMN-assigned UE Radio Capability ID is included in step1, the AMF stores the UE Radio Capability ID in UE context if receiving UE Configuration Update complete message.</w:t>
      </w:r>
    </w:p>
    <w:p w14:paraId="394AEDEC" w14:textId="77777777" w:rsidR="003E193A" w:rsidRPr="00140E21" w:rsidRDefault="003E193A" w:rsidP="003E193A">
      <w:pPr>
        <w:pStyle w:val="B1"/>
      </w:pPr>
      <w:r w:rsidRPr="00140E21">
        <w:tab/>
        <w:t xml:space="preserve">If the UE receives PLMN-assigned UE Radio Capability ID deletion indication in step 1, the UE shall delete the PLMN-assigned UE Radio Capability ID(s) for this PLMN. If UE Configuration Update is only for this purpose, the following steps </w:t>
      </w:r>
      <w:proofErr w:type="gramStart"/>
      <w:r w:rsidRPr="00140E21">
        <w:t>are skipped</w:t>
      </w:r>
      <w:proofErr w:type="gramEnd"/>
      <w:r w:rsidRPr="00140E21">
        <w:t>.</w:t>
      </w:r>
    </w:p>
    <w:p w14:paraId="0A963933" w14:textId="77777777" w:rsidR="003E193A" w:rsidRPr="00140E21" w:rsidRDefault="003E193A" w:rsidP="003E193A">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401D116D" w14:textId="77777777" w:rsidR="003E193A" w:rsidRPr="00140E21" w:rsidRDefault="003E193A" w:rsidP="003E193A">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6324968" w14:textId="77777777" w:rsidR="003E193A" w:rsidRPr="00140E21" w:rsidRDefault="003E193A" w:rsidP="003E193A">
      <w:pPr>
        <w:pStyle w:val="B1"/>
      </w:pPr>
      <w:r w:rsidRPr="00140E21">
        <w:lastRenderedPageBreak/>
        <w:tab/>
        <w:t xml:space="preserve">[Conditional] </w:t>
      </w:r>
      <w:proofErr w:type="gramStart"/>
      <w:r w:rsidRPr="00140E21">
        <w:t>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roofErr w:type="gramEnd"/>
    </w:p>
    <w:p w14:paraId="4236E735" w14:textId="77777777" w:rsidR="003E193A" w:rsidRPr="00140E21" w:rsidRDefault="003E193A" w:rsidP="003E193A">
      <w:pPr>
        <w:pStyle w:val="B1"/>
      </w:pPr>
      <w:r w:rsidRPr="00140E21">
        <w:tab/>
        <w:t>[Conditional] If the AMF has configured the UE with a PLMN-assigned UE Radio Capability ID, the AMF informs NG-RAN of the UE Radio Capability ID, when it receives the acknowledgement from the UE in step 2a.</w:t>
      </w:r>
    </w:p>
    <w:p w14:paraId="4F50C095" w14:textId="77777777" w:rsidR="003E193A" w:rsidRDefault="003E193A" w:rsidP="003E193A">
      <w:pPr>
        <w:pStyle w:val="B1"/>
      </w:pPr>
      <w:r>
        <w:tab/>
        <w:t xml:space="preserve">[Conditional] If the Mobility Restrictions for the UE </w:t>
      </w:r>
      <w:proofErr w:type="gramStart"/>
      <w:r>
        <w:t>were updated</w:t>
      </w:r>
      <w:proofErr w:type="gramEnd"/>
      <w:r>
        <w:t xml:space="preserve"> and the Mobility Restrictions were not provided in the N2 message that delivers the UE Configuration Update Command, the AMF provides the NG-RAN with updated Mobility Restrictions unless the AMF releases the UE in this step (see below).</w:t>
      </w:r>
    </w:p>
    <w:p w14:paraId="67F8F648" w14:textId="77777777" w:rsidR="003E193A" w:rsidRDefault="003E193A" w:rsidP="003E193A">
      <w:pPr>
        <w:pStyle w:val="B1"/>
      </w:pPr>
      <w:r>
        <w:tab/>
        <w:t xml:space="preserve">[Conditional] If the AMF provides an Allowed NSSAI/Partially Allowed NSSAI to the UE, the Allowed NSSAI/Partially Allowed NSSAI </w:t>
      </w:r>
      <w:proofErr w:type="gramStart"/>
      <w:r>
        <w:t>is provided</w:t>
      </w:r>
      <w:proofErr w:type="gramEnd"/>
      <w:r>
        <w:t xml:space="preserve"> to the NG-RAN within the N2 message carrying the UE Configuration Update Command message for UEs.</w:t>
      </w:r>
    </w:p>
    <w:p w14:paraId="550D2669" w14:textId="77777777" w:rsidR="003E193A" w:rsidRDefault="003E193A" w:rsidP="003E193A">
      <w:pPr>
        <w:pStyle w:val="B1"/>
      </w:pPr>
      <w:r>
        <w:tab/>
      </w:r>
      <w:proofErr w:type="gramStart"/>
      <w:r>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roofErr w:type="gramEnd"/>
    </w:p>
    <w:p w14:paraId="74876674" w14:textId="77777777" w:rsidR="003E193A" w:rsidRDefault="003E193A" w:rsidP="003E193A">
      <w:pPr>
        <w:pStyle w:val="B1"/>
      </w:pPr>
      <w:r>
        <w:tab/>
      </w:r>
      <w:proofErr w:type="gramStart"/>
      <w:r>
        <w:t>If the AMF need to update Allowed CAG list to the NG-RAN due to change of validity condition as described in TS 23.501 [2], the AMF may either update NG-RAN and keep the NAS signalling connection or release the NAS signalling connection by triggering the AN Release procedure, without updating Allowed CAG list to the NG-RAN, for the UEs that are not receiving Emergency Services as defined in TS 23.501 [2].</w:t>
      </w:r>
      <w:proofErr w:type="gramEnd"/>
    </w:p>
    <w:p w14:paraId="097267F4" w14:textId="77777777" w:rsidR="003E193A" w:rsidRDefault="003E193A" w:rsidP="003E193A">
      <w:pPr>
        <w:pStyle w:val="NO"/>
      </w:pPr>
      <w:r>
        <w:t>NOTE 3:</w:t>
      </w:r>
      <w:r>
        <w:tab/>
        <w:t xml:space="preserve">If validity condition needs to </w:t>
      </w:r>
      <w:proofErr w:type="gramStart"/>
      <w:r>
        <w:t>be applied</w:t>
      </w:r>
      <w:proofErr w:type="gramEnd"/>
      <w:r>
        <w:t xml:space="preserve"> immediately before the NG-RAN enforces Allowed CAG list, the AMF can trigger AN Release without sending updated Allowed CAG list to the NG-RAN.</w:t>
      </w:r>
    </w:p>
    <w:p w14:paraId="050AC034" w14:textId="77777777" w:rsidR="003E193A" w:rsidRDefault="003E193A" w:rsidP="003E193A">
      <w:pPr>
        <w:pStyle w:val="NO"/>
      </w:pPr>
      <w:r>
        <w:t>NOTE 4:</w:t>
      </w:r>
      <w:r>
        <w:tab/>
        <w:t>When the UE is accessing the network for emergency service the conditions in clause 5.16.4.3 of TS 23.501 [2] apply.</w:t>
      </w:r>
    </w:p>
    <w:p w14:paraId="087C4616" w14:textId="77777777" w:rsidR="003E193A" w:rsidRPr="00140E21" w:rsidRDefault="003E193A" w:rsidP="003E193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2998080" w14:textId="77777777" w:rsidR="003E193A" w:rsidRPr="00140E21" w:rsidRDefault="003E193A" w:rsidP="003E193A">
      <w:pPr>
        <w:pStyle w:val="B1"/>
      </w:pPr>
      <w:r w:rsidRPr="00140E21">
        <w:tab/>
        <w:t xml:space="preserve">If the UE </w:t>
      </w:r>
      <w:proofErr w:type="gramStart"/>
      <w:r w:rsidRPr="00140E21">
        <w:t>is configured</w:t>
      </w:r>
      <w:proofErr w:type="gramEnd"/>
      <w:r w:rsidRPr="00140E21">
        <w:t xml:space="preserve"> with a new 5G-GUTI in step 2a over the 3GPP access, the UE passes the new 5G-GUTI to its 3GPP access' lower layers.</w:t>
      </w:r>
    </w:p>
    <w:p w14:paraId="75E3856A" w14:textId="77777777" w:rsidR="003E193A" w:rsidRPr="00140E21" w:rsidRDefault="003E193A" w:rsidP="003E193A">
      <w:pPr>
        <w:pStyle w:val="NO"/>
      </w:pPr>
      <w:r w:rsidRPr="00140E21">
        <w:t>NOTE </w:t>
      </w:r>
      <w:r>
        <w:t>5</w:t>
      </w:r>
      <w:r w:rsidRPr="00140E21">
        <w:t>:</w:t>
      </w:r>
      <w:r w:rsidRPr="00140E21">
        <w:tab/>
        <w:t xml:space="preserve">Steps 2c and 2d </w:t>
      </w:r>
      <w:proofErr w:type="gramStart"/>
      <w:r w:rsidRPr="00140E21">
        <w:t>are needed</w:t>
      </w:r>
      <w:proofErr w:type="gramEnd"/>
      <w:r w:rsidRPr="00140E21">
        <w:t xml:space="preserve">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w:t>
      </w:r>
      <w:proofErr w:type="gramStart"/>
      <w:r w:rsidRPr="00140E21">
        <w:t>AN</w:t>
      </w:r>
      <w:proofErr w:type="gramEnd"/>
      <w:r w:rsidRPr="00140E21">
        <w:t xml:space="preserve"> has acknowledged its receipt to the UE.</w:t>
      </w:r>
    </w:p>
    <w:p w14:paraId="34822852" w14:textId="77777777" w:rsidR="003E193A" w:rsidRPr="00140E21" w:rsidRDefault="003E193A" w:rsidP="003E193A">
      <w:pPr>
        <w:pStyle w:val="B1"/>
      </w:pPr>
      <w:r w:rsidRPr="00140E21">
        <w:t>3a.</w:t>
      </w:r>
      <w:r>
        <w:tab/>
        <w:t xml:space="preserve">[Conditional] </w:t>
      </w:r>
      <w:proofErr w:type="gramStart"/>
      <w:r w:rsidRPr="00140E21">
        <w:t>If</w:t>
      </w:r>
      <w:proofErr w:type="gramEnd"/>
      <w:r w:rsidRPr="00140E21">
        <w:t xml:space="preserve">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w:t>
      </w:r>
      <w:proofErr w:type="gramStart"/>
      <w:r w:rsidRPr="00140E21">
        <w:t>are skipped</w:t>
      </w:r>
      <w:proofErr w:type="gramEnd"/>
      <w:r w:rsidRPr="00140E21">
        <w:t>.</w:t>
      </w:r>
    </w:p>
    <w:p w14:paraId="0051B287" w14:textId="77777777" w:rsidR="003E193A" w:rsidRPr="00140E21" w:rsidRDefault="003E193A" w:rsidP="003E193A">
      <w:pPr>
        <w:pStyle w:val="B1"/>
      </w:pPr>
      <w:proofErr w:type="gramStart"/>
      <w:r w:rsidRPr="00140E21">
        <w:t>3b.</w:t>
      </w:r>
      <w:r>
        <w:tab/>
        <w:t>[Conditional]</w:t>
      </w:r>
      <w:r w:rsidRPr="00140E21">
        <w:t xml:space="preserve"> 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w:t>
      </w:r>
      <w:proofErr w:type="gramEnd"/>
      <w:r w:rsidRPr="00140E21">
        <w:t xml:space="preserve"> The UE can start immediately using the new Allowed NSSAI and/or the new Mapping </w:t>
      </w:r>
      <w:proofErr w:type="gramStart"/>
      <w:r w:rsidRPr="00140E21">
        <w:t>Of</w:t>
      </w:r>
      <w:proofErr w:type="gramEnd"/>
      <w:r w:rsidRPr="00140E21">
        <w:t xml:space="preserve"> Allowed NSSAI</w:t>
      </w:r>
      <w:r>
        <w:t xml:space="preserve"> and/or Partially Allowed NSSAI and/or Mapping Of Partially Allowed NSSAI</w:t>
      </w:r>
      <w:r w:rsidRPr="00140E21">
        <w:t>.</w:t>
      </w:r>
      <w:r>
        <w:t xml:space="preserve"> If one or more PDU Sessions use </w:t>
      </w:r>
      <w:proofErr w:type="gramStart"/>
      <w:r>
        <w:t>a</w:t>
      </w:r>
      <w:proofErr w:type="gramEnd"/>
      <w:r>
        <w:t xml:space="preserve"> S-NSSAI that is not part of the new Allowed NSSAI or Partially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w:t>
      </w:r>
      <w:r>
        <w:t xml:space="preserve"> or Partially Allowed NSSAI</w:t>
      </w:r>
      <w:r w:rsidRPr="00140E21">
        <w:t xml:space="preserve">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 xml:space="preserve">[2]. Steps 3c and </w:t>
      </w:r>
      <w:proofErr w:type="gramStart"/>
      <w:r w:rsidRPr="00140E21">
        <w:t>4</w:t>
      </w:r>
      <w:proofErr w:type="gramEnd"/>
      <w:r w:rsidRPr="00140E21">
        <w:t xml:space="preserve"> are skipped.</w:t>
      </w:r>
    </w:p>
    <w:p w14:paraId="593A8543" w14:textId="77777777" w:rsidR="003E193A" w:rsidRDefault="003E193A" w:rsidP="003E193A">
      <w:pPr>
        <w:pStyle w:val="B1"/>
      </w:pPr>
      <w:r>
        <w:lastRenderedPageBreak/>
        <w:tab/>
        <w:t xml:space="preserve">The AMF may, based on its policy, provide anyway an indication that a Registration procedure is required even though the UE Configuration Update Command in step 1 does not affect the existing connectivity to Network Slices: in such a </w:t>
      </w:r>
      <w:proofErr w:type="gramStart"/>
      <w:r>
        <w:t>case</w:t>
      </w:r>
      <w:proofErr w:type="gramEnd"/>
      <w:r>
        <w:t xml:space="preserve"> only step 3c is skipped.</w:t>
      </w:r>
    </w:p>
    <w:p w14:paraId="3517393A" w14:textId="77777777" w:rsidR="003E193A" w:rsidRPr="00140E21" w:rsidRDefault="003E193A" w:rsidP="003E193A">
      <w:pPr>
        <w:pStyle w:val="B1"/>
      </w:pPr>
      <w:proofErr w:type="gramStart"/>
      <w:r w:rsidRPr="00140E21">
        <w:t>3c.</w:t>
      </w:r>
      <w:r w:rsidRPr="00140E21">
        <w:tab/>
      </w:r>
      <w:r>
        <w:t xml:space="preserve">[Conditional] </w:t>
      </w:r>
      <w:r w:rsidRPr="00140E21">
        <w:t>If a new Allowed NSSAI and/or a new Mapping Of Allowed NSSAI</w:t>
      </w:r>
      <w:r>
        <w:t xml:space="preserve"> and/or Partially Allowed NSSAI and/or Mapping Of Partially Allowed NSSAI</w:t>
      </w:r>
      <w:r w:rsidRPr="00140E21">
        <w:t xml:space="preserve">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roofErr w:type="gramEnd"/>
    </w:p>
    <w:p w14:paraId="56FB3EC9" w14:textId="77777777" w:rsidR="003E193A" w:rsidRDefault="003E193A" w:rsidP="003E193A">
      <w:pPr>
        <w:pStyle w:val="B1"/>
      </w:pPr>
      <w:r>
        <w:t>4.</w:t>
      </w:r>
      <w:r>
        <w:tab/>
        <w:t xml:space="preserve">[Conditional] </w:t>
      </w:r>
      <w:proofErr w:type="gramStart"/>
      <w:r>
        <w:t>After</w:t>
      </w:r>
      <w:proofErr w:type="gramEnd"/>
      <w:r>
        <w:t xml:space="preserve">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proofErr w:type="gramStart"/>
      <w:r>
        <w:t>non regulatory</w:t>
      </w:r>
      <w:proofErr w:type="spellEnd"/>
      <w:proofErr w:type="gramEnd"/>
      <w:r>
        <w:t xml:space="preserve"> prioritized services for this UE (see clause 4.3.4).</w:t>
      </w:r>
    </w:p>
    <w:p w14:paraId="7FA48141" w14:textId="77777777" w:rsidR="003E193A" w:rsidRDefault="003E193A" w:rsidP="003E193A">
      <w:pPr>
        <w:pStyle w:val="B1"/>
      </w:pPr>
      <w:r>
        <w:tab/>
        <w:t xml:space="preserve">The AMF shall reject any NAS Message from the UE carrying PDU Session Establishment Request for a non-emergency PDU Session before the required Registration procedure </w:t>
      </w:r>
      <w:proofErr w:type="gramStart"/>
      <w:r>
        <w:t>has been successfully completed</w:t>
      </w:r>
      <w:proofErr w:type="gramEnd"/>
      <w:r>
        <w:t xml:space="preserve"> by the UE.</w:t>
      </w:r>
    </w:p>
    <w:p w14:paraId="64FF8B74" w14:textId="77777777" w:rsidR="003E193A" w:rsidRPr="00140E21" w:rsidRDefault="003E193A" w:rsidP="003E193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emergency service and the UE has received an indication to perform the Registration procedure, the UE shall initiate the Registration procedure only after the PDU Session associated with emergency service </w:t>
      </w:r>
      <w:proofErr w:type="gramStart"/>
      <w:r w:rsidRPr="00140E21">
        <w:t>is released</w:t>
      </w:r>
      <w:proofErr w:type="gramEnd"/>
      <w:r w:rsidRPr="00140E21">
        <w:t>.</w:t>
      </w:r>
    </w:p>
    <w:p w14:paraId="3A95D043" w14:textId="1392CFE4" w:rsidR="003E193A" w:rsidRDefault="003E193A" w:rsidP="003E193A">
      <w:pPr>
        <w:pStyle w:val="NO"/>
        <w:rPr>
          <w:lang w:eastAsia="zh-CN"/>
        </w:rPr>
      </w:pPr>
      <w:r w:rsidRPr="00140E21">
        <w:rPr>
          <w:lang w:eastAsia="zh-CN"/>
        </w:rPr>
        <w:t>NOTE </w:t>
      </w:r>
      <w:r>
        <w:rPr>
          <w:lang w:eastAsia="zh-CN"/>
        </w:rPr>
        <w:t>6</w:t>
      </w:r>
      <w:r w:rsidRPr="00140E21">
        <w:rPr>
          <w:lang w:eastAsia="zh-CN"/>
        </w:rPr>
        <w:t>:</w:t>
      </w:r>
      <w:r w:rsidRPr="00140E21">
        <w:rPr>
          <w:lang w:eastAsia="zh-CN"/>
        </w:rPr>
        <w:tab/>
        <w:t>Receiving UE Configuration Update command without an indication requesting to perform re-</w:t>
      </w:r>
      <w:proofErr w:type="gramStart"/>
      <w:r w:rsidRPr="00140E21">
        <w:rPr>
          <w:lang w:eastAsia="zh-CN"/>
        </w:rPr>
        <w:t>registration,</w:t>
      </w:r>
      <w:proofErr w:type="gramEnd"/>
      <w:r w:rsidRPr="00140E21">
        <w:rPr>
          <w:lang w:eastAsia="zh-CN"/>
        </w:rPr>
        <w:t xml:space="preserve"> can still trigger Registration procedure by the UE for other reasons.</w:t>
      </w:r>
    </w:p>
    <w:p w14:paraId="083C5513" w14:textId="77777777" w:rsidR="00353385" w:rsidRDefault="00353385" w:rsidP="00353385">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3A0152A8" w14:textId="77777777" w:rsidR="003D2389" w:rsidRPr="00140E21" w:rsidRDefault="003D2389" w:rsidP="003D2389">
      <w:pPr>
        <w:pStyle w:val="Heading5"/>
      </w:pPr>
      <w:bookmarkStart w:id="38" w:name="_Toc20204400"/>
      <w:bookmarkStart w:id="39" w:name="_Toc27895099"/>
      <w:bookmarkStart w:id="40" w:name="_Toc36192192"/>
      <w:bookmarkStart w:id="41" w:name="_Toc45193305"/>
      <w:bookmarkStart w:id="42" w:name="_Toc47592937"/>
      <w:bookmarkStart w:id="43" w:name="_Toc51835024"/>
      <w:bookmarkStart w:id="44" w:name="_Toc178072074"/>
      <w:r w:rsidRPr="00140E21">
        <w:t>5.2.2.2.2</w:t>
      </w:r>
      <w:r w:rsidRPr="00140E21">
        <w:tab/>
      </w:r>
      <w:proofErr w:type="spellStart"/>
      <w:r w:rsidRPr="00140E21">
        <w:t>Namf_Communication_UEContextTransfer</w:t>
      </w:r>
      <w:proofErr w:type="spellEnd"/>
      <w:r w:rsidRPr="00140E21">
        <w:t xml:space="preserve"> service operation</w:t>
      </w:r>
      <w:bookmarkEnd w:id="38"/>
      <w:bookmarkEnd w:id="39"/>
      <w:bookmarkEnd w:id="40"/>
      <w:bookmarkEnd w:id="41"/>
      <w:bookmarkEnd w:id="42"/>
      <w:bookmarkEnd w:id="43"/>
      <w:bookmarkEnd w:id="44"/>
    </w:p>
    <w:p w14:paraId="5FCCD032" w14:textId="77777777" w:rsidR="003D2389" w:rsidRPr="00140E21" w:rsidRDefault="003D2389" w:rsidP="003D2389">
      <w:pPr>
        <w:rPr>
          <w:b/>
        </w:rPr>
      </w:pPr>
      <w:r w:rsidRPr="00140E21">
        <w:rPr>
          <w:b/>
        </w:rPr>
        <w:t xml:space="preserve">Service operation name: </w:t>
      </w:r>
      <w:proofErr w:type="spellStart"/>
      <w:r w:rsidRPr="00140E21">
        <w:t>Namf_Communication_UEContextTransfer</w:t>
      </w:r>
      <w:proofErr w:type="spellEnd"/>
    </w:p>
    <w:p w14:paraId="4F5BEDD9" w14:textId="77777777" w:rsidR="003D2389" w:rsidRPr="00140E21" w:rsidRDefault="003D2389" w:rsidP="003D2389">
      <w:pPr>
        <w:rPr>
          <w:lang w:eastAsia="zh-CN"/>
        </w:rPr>
      </w:pPr>
      <w:r w:rsidRPr="00140E21">
        <w:rPr>
          <w:b/>
        </w:rPr>
        <w:t>Description:</w:t>
      </w:r>
      <w:r w:rsidRPr="00140E21">
        <w:t xml:space="preserve"> Provides the UE context to the consumer</w:t>
      </w:r>
      <w:r w:rsidRPr="00140E21">
        <w:rPr>
          <w:lang w:eastAsia="zh-CN"/>
        </w:rPr>
        <w:t xml:space="preserve"> NF.</w:t>
      </w:r>
    </w:p>
    <w:p w14:paraId="14C075F3" w14:textId="77777777" w:rsidR="003D2389" w:rsidRPr="00140E21" w:rsidRDefault="003D2389" w:rsidP="003D2389">
      <w:pPr>
        <w:rPr>
          <w:lang w:eastAsia="zh-CN"/>
        </w:rPr>
      </w:pPr>
      <w:r w:rsidRPr="00140E21">
        <w:rPr>
          <w:b/>
          <w:lang w:eastAsia="zh-CN"/>
        </w:rPr>
        <w:t xml:space="preserve">Input, Required: </w:t>
      </w:r>
      <w:r w:rsidRPr="00140E21">
        <w:rPr>
          <w:lang w:eastAsia="zh-CN"/>
        </w:rPr>
        <w:t>5G-GUTI or SUPI, Access Type, Reason.</w:t>
      </w:r>
    </w:p>
    <w:p w14:paraId="3679B622" w14:textId="77777777" w:rsidR="003D2389" w:rsidRPr="00140E21" w:rsidRDefault="003D2389" w:rsidP="003D2389">
      <w:pPr>
        <w:rPr>
          <w:lang w:eastAsia="zh-CN"/>
        </w:rPr>
      </w:pPr>
      <w:r w:rsidRPr="00140E21">
        <w:rPr>
          <w:b/>
        </w:rPr>
        <w:t>Input, Optional:</w:t>
      </w:r>
      <w:r w:rsidRPr="00140E21">
        <w:t xml:space="preserve"> Integrity protected message from the UE that triggers the context transfer.</w:t>
      </w:r>
    </w:p>
    <w:p w14:paraId="764CFB6F" w14:textId="77777777" w:rsidR="003D2389" w:rsidRPr="00140E21" w:rsidRDefault="003D2389" w:rsidP="003D238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w:t>
      </w:r>
      <w:proofErr w:type="gramStart"/>
      <w:r w:rsidRPr="00140E21">
        <w:rPr>
          <w:lang w:eastAsia="zh-CN"/>
        </w:rPr>
        <w:t>has been validated</w:t>
      </w:r>
      <w:proofErr w:type="gramEnd"/>
      <w:r w:rsidRPr="00140E21">
        <w:rPr>
          <w:lang w:eastAsia="zh-CN"/>
        </w:rPr>
        <w:t xml:space="preserve">. The UE context </w:t>
      </w:r>
      <w:proofErr w:type="gramStart"/>
      <w:r w:rsidRPr="00140E21">
        <w:rPr>
          <w:lang w:eastAsia="zh-CN"/>
        </w:rPr>
        <w:t>is detailed</w:t>
      </w:r>
      <w:proofErr w:type="gramEnd"/>
      <w:r w:rsidRPr="00140E21">
        <w:rPr>
          <w:lang w:eastAsia="zh-CN"/>
        </w:rPr>
        <w:t xml:space="preserve"> in table 5.2.2.2.2-1.</w:t>
      </w:r>
    </w:p>
    <w:p w14:paraId="0256BD4D" w14:textId="77777777" w:rsidR="003D2389" w:rsidRPr="00140E21" w:rsidRDefault="003D2389" w:rsidP="003D238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54A8DCB5" w14:textId="77777777" w:rsidR="003D2389" w:rsidRPr="00140E21" w:rsidRDefault="003D2389" w:rsidP="003D2389">
      <w:pPr>
        <w:rPr>
          <w:lang w:eastAsia="zh-CN"/>
        </w:rPr>
      </w:pPr>
      <w:r w:rsidRPr="00140E21">
        <w:rPr>
          <w:lang w:eastAsia="zh-CN"/>
        </w:rPr>
        <w:t xml:space="preserve">See clause 4.2.2.2.2 for example of usage of this service operation. If the consumer NF sent an integrity protected message from the UE, the AMF uses it to verify whether this request </w:t>
      </w:r>
      <w:proofErr w:type="gramStart"/>
      <w:r w:rsidRPr="00140E21">
        <w:rPr>
          <w:lang w:eastAsia="zh-CN"/>
        </w:rPr>
        <w:t>is permitted</w:t>
      </w:r>
      <w:proofErr w:type="gramEnd"/>
      <w:r w:rsidRPr="00140E21">
        <w:rPr>
          <w:lang w:eastAsia="zh-CN"/>
        </w:rPr>
        <w:t xml:space="preserve"> to retrieve the UE context of the UE. If it </w:t>
      </w:r>
      <w:proofErr w:type="gramStart"/>
      <w:r w:rsidRPr="00140E21">
        <w:rPr>
          <w:lang w:eastAsia="zh-CN"/>
        </w:rPr>
        <w:t>is permitted</w:t>
      </w:r>
      <w:proofErr w:type="gramEnd"/>
      <w:r w:rsidRPr="00140E21">
        <w:rPr>
          <w:lang w:eastAsia="zh-CN"/>
        </w:rPr>
        <w:t>,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6D27EC43" w14:textId="77777777" w:rsidR="003D2389" w:rsidRPr="00140E21" w:rsidRDefault="003D2389" w:rsidP="003D2389">
      <w:pPr>
        <w:pStyle w:val="TH"/>
        <w:rPr>
          <w:rFonts w:eastAsia="SimSun"/>
          <w:lang w:eastAsia="zh-CN"/>
        </w:rPr>
      </w:pPr>
      <w:bookmarkStart w:id="45" w:name="_CRTable5_2_2_2_21"/>
      <w:r w:rsidRPr="00140E21">
        <w:t xml:space="preserve">Table </w:t>
      </w:r>
      <w:bookmarkEnd w:id="45"/>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D2389" w:rsidRPr="00140E21" w14:paraId="639A15CA" w14:textId="77777777" w:rsidTr="008C0B98">
        <w:trPr>
          <w:cantSplit/>
          <w:tblHeader/>
          <w:jc w:val="center"/>
        </w:trPr>
        <w:tc>
          <w:tcPr>
            <w:tcW w:w="3055" w:type="dxa"/>
          </w:tcPr>
          <w:p w14:paraId="2F9FB563" w14:textId="77777777" w:rsidR="003D2389" w:rsidRPr="00140E21" w:rsidRDefault="003D2389" w:rsidP="001659BD">
            <w:pPr>
              <w:pStyle w:val="TAH"/>
            </w:pPr>
            <w:r w:rsidRPr="00140E21">
              <w:t>Field</w:t>
            </w:r>
          </w:p>
        </w:tc>
        <w:tc>
          <w:tcPr>
            <w:tcW w:w="6574" w:type="dxa"/>
          </w:tcPr>
          <w:p w14:paraId="1CFE51F0" w14:textId="77777777" w:rsidR="003D2389" w:rsidRPr="00140E21" w:rsidRDefault="003D2389" w:rsidP="001659BD">
            <w:pPr>
              <w:pStyle w:val="TAH"/>
            </w:pPr>
            <w:r w:rsidRPr="00140E21">
              <w:t>Description</w:t>
            </w:r>
          </w:p>
        </w:tc>
      </w:tr>
      <w:tr w:rsidR="003D2389" w:rsidRPr="00140E21" w14:paraId="5156ACDA" w14:textId="77777777" w:rsidTr="008C0B98">
        <w:trPr>
          <w:cantSplit/>
          <w:jc w:val="center"/>
        </w:trPr>
        <w:tc>
          <w:tcPr>
            <w:tcW w:w="3055" w:type="dxa"/>
          </w:tcPr>
          <w:p w14:paraId="2942C9AA" w14:textId="77777777" w:rsidR="003D2389" w:rsidRPr="00140E21" w:rsidRDefault="003D2389" w:rsidP="001659BD">
            <w:pPr>
              <w:pStyle w:val="TAL"/>
            </w:pPr>
            <w:r w:rsidRPr="00140E21">
              <w:t>SUPI</w:t>
            </w:r>
          </w:p>
        </w:tc>
        <w:tc>
          <w:tcPr>
            <w:tcW w:w="6574" w:type="dxa"/>
          </w:tcPr>
          <w:p w14:paraId="023F4C17" w14:textId="77777777" w:rsidR="003D2389" w:rsidRPr="00140E21" w:rsidRDefault="003D2389" w:rsidP="001659BD">
            <w:pPr>
              <w:pStyle w:val="TAL"/>
              <w:rPr>
                <w:lang w:eastAsia="zh-CN"/>
              </w:rPr>
            </w:pPr>
            <w:r w:rsidRPr="00140E21">
              <w:t>SUPI (Subscription Permanent Identifier) is the subscriber's permanent identity in 5GS.</w:t>
            </w:r>
          </w:p>
        </w:tc>
      </w:tr>
      <w:tr w:rsidR="003D2389" w:rsidRPr="00140E21" w14:paraId="5AD72C48"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531FE45" w14:textId="77777777" w:rsidR="003D2389" w:rsidRPr="00140E21" w:rsidRDefault="003D2389" w:rsidP="001659BD">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9F443BA" w14:textId="77777777" w:rsidR="003D2389" w:rsidRPr="00140E21" w:rsidRDefault="003D2389" w:rsidP="001659BD">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3D2389" w:rsidRPr="00140E21" w14:paraId="5EA22114"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BCAADB6" w14:textId="77777777" w:rsidR="003D2389" w:rsidRPr="00140E21" w:rsidRDefault="003D2389" w:rsidP="001659BD">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976D3A4" w14:textId="77777777" w:rsidR="003D2389" w:rsidRPr="00140E21" w:rsidRDefault="003D2389" w:rsidP="001659BD">
            <w:pPr>
              <w:pStyle w:val="TAL"/>
            </w:pPr>
            <w:r>
              <w:t>UE's Network Public Key identifier that may be used together with SUCI/SUPI Home Network Identifier and Routing Indicator to route network signalling to AUSF and UDM instances capable to serve the subscriber.</w:t>
            </w:r>
          </w:p>
        </w:tc>
      </w:tr>
      <w:tr w:rsidR="003D2389" w:rsidRPr="00140E21" w14:paraId="54DD2BF5"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CDBE8B1" w14:textId="77777777" w:rsidR="003D2389" w:rsidRPr="00140E21" w:rsidRDefault="003D2389" w:rsidP="001659BD">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A7B68" w14:textId="77777777" w:rsidR="003D2389" w:rsidRPr="00140E21" w:rsidRDefault="003D2389" w:rsidP="001659BD">
            <w:pPr>
              <w:pStyle w:val="TAL"/>
            </w:pPr>
            <w:r w:rsidRPr="00140E21">
              <w:t>The AUSF Group ID for the given UE.</w:t>
            </w:r>
          </w:p>
        </w:tc>
      </w:tr>
      <w:tr w:rsidR="003D2389" w:rsidRPr="00140E21" w14:paraId="28CE3AB1"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43EC347D" w14:textId="77777777" w:rsidR="003D2389" w:rsidRPr="00140E21" w:rsidRDefault="003D2389" w:rsidP="001659BD">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7A67B1F" w14:textId="77777777" w:rsidR="003D2389" w:rsidRPr="00140E21" w:rsidRDefault="003D2389" w:rsidP="001659BD">
            <w:pPr>
              <w:pStyle w:val="TAL"/>
              <w:keepNext w:val="0"/>
            </w:pPr>
            <w:r w:rsidRPr="00140E21">
              <w:t>The UDM Group ID for the UE.</w:t>
            </w:r>
          </w:p>
        </w:tc>
      </w:tr>
      <w:tr w:rsidR="003D2389" w:rsidRPr="00140E21" w14:paraId="17BB142D" w14:textId="77777777" w:rsidTr="008C0B98">
        <w:trPr>
          <w:cantSplit/>
          <w:jc w:val="center"/>
        </w:trPr>
        <w:tc>
          <w:tcPr>
            <w:tcW w:w="3055" w:type="dxa"/>
            <w:tcBorders>
              <w:top w:val="single" w:sz="4" w:space="0" w:color="auto"/>
              <w:left w:val="single" w:sz="4" w:space="0" w:color="auto"/>
              <w:bottom w:val="single" w:sz="4" w:space="0" w:color="auto"/>
              <w:right w:val="single" w:sz="4" w:space="0" w:color="auto"/>
            </w:tcBorders>
          </w:tcPr>
          <w:p w14:paraId="0AAE5765" w14:textId="77777777" w:rsidR="003D2389" w:rsidRPr="00140E21" w:rsidRDefault="003D2389" w:rsidP="001659BD">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D5B6EEB" w14:textId="77777777" w:rsidR="003D2389" w:rsidRPr="00140E21" w:rsidRDefault="003D2389" w:rsidP="001659BD">
            <w:pPr>
              <w:pStyle w:val="TAL"/>
              <w:keepNext w:val="0"/>
            </w:pPr>
            <w:r w:rsidRPr="00140E21">
              <w:t>The PCF Group ID for the UE.</w:t>
            </w:r>
          </w:p>
        </w:tc>
      </w:tr>
      <w:tr w:rsidR="003D2389" w:rsidRPr="00140E21" w14:paraId="1E8AC2E3" w14:textId="77777777" w:rsidTr="008C0B98">
        <w:trPr>
          <w:cantSplit/>
          <w:jc w:val="center"/>
        </w:trPr>
        <w:tc>
          <w:tcPr>
            <w:tcW w:w="3055" w:type="dxa"/>
          </w:tcPr>
          <w:p w14:paraId="7F01BDEA" w14:textId="77777777" w:rsidR="003D2389" w:rsidRPr="00140E21" w:rsidRDefault="003D2389" w:rsidP="001659BD">
            <w:pPr>
              <w:pStyle w:val="TAL"/>
              <w:keepNext w:val="0"/>
            </w:pPr>
            <w:r w:rsidRPr="00140E21">
              <w:t>SUPI-unauthenticated-indicator</w:t>
            </w:r>
          </w:p>
        </w:tc>
        <w:tc>
          <w:tcPr>
            <w:tcW w:w="6574" w:type="dxa"/>
          </w:tcPr>
          <w:p w14:paraId="00DFA35C" w14:textId="77777777" w:rsidR="003D2389" w:rsidRPr="00140E21" w:rsidRDefault="003D2389" w:rsidP="001659BD">
            <w:pPr>
              <w:pStyle w:val="TAL"/>
              <w:keepNext w:val="0"/>
              <w:rPr>
                <w:lang w:eastAsia="zh-CN"/>
              </w:rPr>
            </w:pPr>
            <w:r w:rsidRPr="00140E21">
              <w:t>This indicates whether the SUPI is unauthenticated.</w:t>
            </w:r>
          </w:p>
        </w:tc>
      </w:tr>
      <w:tr w:rsidR="003D2389" w:rsidRPr="00140E21" w14:paraId="6F5853D4" w14:textId="77777777" w:rsidTr="008C0B98">
        <w:trPr>
          <w:cantSplit/>
          <w:jc w:val="center"/>
        </w:trPr>
        <w:tc>
          <w:tcPr>
            <w:tcW w:w="3055" w:type="dxa"/>
          </w:tcPr>
          <w:p w14:paraId="4C63365D" w14:textId="77777777" w:rsidR="003D2389" w:rsidRPr="00140E21" w:rsidRDefault="003D2389" w:rsidP="001659BD">
            <w:pPr>
              <w:pStyle w:val="TAL"/>
              <w:keepNext w:val="0"/>
            </w:pPr>
            <w:r w:rsidRPr="00140E21">
              <w:lastRenderedPageBreak/>
              <w:t>GPSI</w:t>
            </w:r>
          </w:p>
        </w:tc>
        <w:tc>
          <w:tcPr>
            <w:tcW w:w="6574" w:type="dxa"/>
          </w:tcPr>
          <w:p w14:paraId="15296019" w14:textId="77777777" w:rsidR="003D2389" w:rsidRPr="00140E21" w:rsidRDefault="003D2389" w:rsidP="001659BD">
            <w:pPr>
              <w:pStyle w:val="TAL"/>
              <w:keepNext w:val="0"/>
              <w:rPr>
                <w:lang w:eastAsia="zh-CN"/>
              </w:rPr>
            </w:pPr>
            <w:r w:rsidRPr="00140E21">
              <w:t xml:space="preserve">The GPSI(s) of the UE. The presence </w:t>
            </w:r>
            <w:proofErr w:type="gramStart"/>
            <w:r w:rsidRPr="00140E21">
              <w:t>is dictated</w:t>
            </w:r>
            <w:proofErr w:type="gramEnd"/>
            <w:r w:rsidRPr="00140E21">
              <w:t xml:space="preserve"> by its storage in the UDM.</w:t>
            </w:r>
          </w:p>
        </w:tc>
      </w:tr>
      <w:tr w:rsidR="003D2389" w:rsidRPr="00140E21" w14:paraId="7B57C3B5" w14:textId="77777777" w:rsidTr="008C0B98">
        <w:trPr>
          <w:cantSplit/>
          <w:jc w:val="center"/>
        </w:trPr>
        <w:tc>
          <w:tcPr>
            <w:tcW w:w="3055" w:type="dxa"/>
          </w:tcPr>
          <w:p w14:paraId="2A94E76D" w14:textId="77777777" w:rsidR="003D2389" w:rsidRPr="00140E21" w:rsidRDefault="003D2389" w:rsidP="001659BD">
            <w:pPr>
              <w:pStyle w:val="TAL"/>
              <w:keepNext w:val="0"/>
            </w:pPr>
            <w:r w:rsidRPr="00140E21">
              <w:t>5G-GUTI</w:t>
            </w:r>
          </w:p>
        </w:tc>
        <w:tc>
          <w:tcPr>
            <w:tcW w:w="6574" w:type="dxa"/>
          </w:tcPr>
          <w:p w14:paraId="2D7EFA5E" w14:textId="77777777" w:rsidR="003D2389" w:rsidRPr="00140E21" w:rsidRDefault="003D2389" w:rsidP="001659BD">
            <w:pPr>
              <w:pStyle w:val="TAL"/>
              <w:keepNext w:val="0"/>
              <w:rPr>
                <w:lang w:eastAsia="zh-CN"/>
              </w:rPr>
            </w:pPr>
            <w:r w:rsidRPr="00140E21">
              <w:rPr>
                <w:lang w:eastAsia="zh-CN"/>
              </w:rPr>
              <w:t>5G Globally Unique Temporary Identifier.</w:t>
            </w:r>
          </w:p>
        </w:tc>
      </w:tr>
      <w:tr w:rsidR="003D2389" w:rsidRPr="00140E21" w14:paraId="59D6C226" w14:textId="77777777" w:rsidTr="008C0B98">
        <w:trPr>
          <w:cantSplit/>
          <w:jc w:val="center"/>
        </w:trPr>
        <w:tc>
          <w:tcPr>
            <w:tcW w:w="3055" w:type="dxa"/>
          </w:tcPr>
          <w:p w14:paraId="70FBF59B" w14:textId="77777777" w:rsidR="003D2389" w:rsidRPr="00140E21" w:rsidRDefault="003D2389" w:rsidP="001659BD">
            <w:pPr>
              <w:pStyle w:val="TAL"/>
              <w:keepNext w:val="0"/>
            </w:pPr>
            <w:r w:rsidRPr="00140E21">
              <w:t>PEI</w:t>
            </w:r>
          </w:p>
        </w:tc>
        <w:tc>
          <w:tcPr>
            <w:tcW w:w="6574" w:type="dxa"/>
          </w:tcPr>
          <w:p w14:paraId="0D0A2915" w14:textId="77777777" w:rsidR="003D2389" w:rsidRPr="00140E21" w:rsidRDefault="003D2389" w:rsidP="001659BD">
            <w:pPr>
              <w:pStyle w:val="TAL"/>
              <w:keepNext w:val="0"/>
              <w:rPr>
                <w:lang w:eastAsia="zh-CN"/>
              </w:rPr>
            </w:pPr>
            <w:r w:rsidRPr="00140E21">
              <w:t>Mobile Equipment Identity</w:t>
            </w:r>
            <w:r>
              <w:t>.</w:t>
            </w:r>
          </w:p>
        </w:tc>
      </w:tr>
      <w:tr w:rsidR="003D2389" w:rsidRPr="00140E21" w14:paraId="023DF515" w14:textId="77777777" w:rsidTr="008C0B98">
        <w:trPr>
          <w:cantSplit/>
          <w:jc w:val="center"/>
        </w:trPr>
        <w:tc>
          <w:tcPr>
            <w:tcW w:w="3055" w:type="dxa"/>
          </w:tcPr>
          <w:p w14:paraId="1EE31C80" w14:textId="77777777" w:rsidR="003D2389" w:rsidRPr="00140E21" w:rsidRDefault="003D2389" w:rsidP="001659BD">
            <w:pPr>
              <w:pStyle w:val="TAL"/>
              <w:keepNext w:val="0"/>
            </w:pPr>
            <w:r w:rsidRPr="00140E21">
              <w:t>Internal Group ID-list</w:t>
            </w:r>
          </w:p>
        </w:tc>
        <w:tc>
          <w:tcPr>
            <w:tcW w:w="6574" w:type="dxa"/>
          </w:tcPr>
          <w:p w14:paraId="09C9152C" w14:textId="77777777" w:rsidR="003D2389" w:rsidRPr="00140E21" w:rsidRDefault="003D2389" w:rsidP="001659BD">
            <w:pPr>
              <w:pStyle w:val="TAL"/>
              <w:keepNext w:val="0"/>
              <w:rPr>
                <w:lang w:eastAsia="zh-CN"/>
              </w:rPr>
            </w:pPr>
            <w:r w:rsidRPr="00140E21">
              <w:t xml:space="preserve">List of the subscribed internal group(s) that the UE belongs </w:t>
            </w:r>
            <w:proofErr w:type="gramStart"/>
            <w:r w:rsidRPr="00140E21">
              <w:t>to</w:t>
            </w:r>
            <w:proofErr w:type="gramEnd"/>
            <w:r w:rsidRPr="00140E21">
              <w:t>.</w:t>
            </w:r>
          </w:p>
        </w:tc>
      </w:tr>
      <w:tr w:rsidR="003D2389" w:rsidRPr="00140E21" w14:paraId="2AA9283A" w14:textId="77777777" w:rsidTr="008C0B98">
        <w:trPr>
          <w:cantSplit/>
          <w:jc w:val="center"/>
        </w:trPr>
        <w:tc>
          <w:tcPr>
            <w:tcW w:w="3055" w:type="dxa"/>
          </w:tcPr>
          <w:p w14:paraId="1DEFCDAB" w14:textId="77777777" w:rsidR="003D2389" w:rsidRPr="00140E21" w:rsidRDefault="003D2389" w:rsidP="001659BD">
            <w:pPr>
              <w:pStyle w:val="TAL"/>
              <w:keepNext w:val="0"/>
            </w:pPr>
            <w:r w:rsidRPr="00140E21">
              <w:t>UE Specific DRX Parameters</w:t>
            </w:r>
          </w:p>
        </w:tc>
        <w:tc>
          <w:tcPr>
            <w:tcW w:w="6574" w:type="dxa"/>
          </w:tcPr>
          <w:p w14:paraId="13B1E4F4" w14:textId="77777777" w:rsidR="003D2389" w:rsidRPr="00140E21" w:rsidRDefault="003D2389" w:rsidP="001659BD">
            <w:pPr>
              <w:pStyle w:val="TAL"/>
              <w:keepNext w:val="0"/>
              <w:rPr>
                <w:lang w:eastAsia="zh-CN"/>
              </w:rPr>
            </w:pPr>
            <w:r w:rsidRPr="00140E21">
              <w:t>UE specific DRX parameters</w:t>
            </w:r>
            <w:r>
              <w:t xml:space="preserve"> for E-UTRA and NR</w:t>
            </w:r>
            <w:r w:rsidRPr="00140E21">
              <w:t>.</w:t>
            </w:r>
          </w:p>
        </w:tc>
      </w:tr>
      <w:tr w:rsidR="003D2389" w:rsidRPr="00140E21" w14:paraId="54237FC8" w14:textId="77777777" w:rsidTr="008C0B98">
        <w:trPr>
          <w:cantSplit/>
          <w:jc w:val="center"/>
        </w:trPr>
        <w:tc>
          <w:tcPr>
            <w:tcW w:w="3055" w:type="dxa"/>
          </w:tcPr>
          <w:p w14:paraId="36790CC4" w14:textId="77777777" w:rsidR="003D2389" w:rsidRPr="00140E21" w:rsidRDefault="003D2389" w:rsidP="001659BD">
            <w:pPr>
              <w:pStyle w:val="TAL"/>
              <w:keepNext w:val="0"/>
            </w:pPr>
            <w:r>
              <w:t>UE Specific DRX Parameters for NB-</w:t>
            </w:r>
            <w:proofErr w:type="spellStart"/>
            <w:r>
              <w:t>IoT</w:t>
            </w:r>
            <w:proofErr w:type="spellEnd"/>
          </w:p>
        </w:tc>
        <w:tc>
          <w:tcPr>
            <w:tcW w:w="6574" w:type="dxa"/>
          </w:tcPr>
          <w:p w14:paraId="5CEB90EB" w14:textId="77777777" w:rsidR="003D2389" w:rsidRPr="00140E21" w:rsidRDefault="003D2389" w:rsidP="001659BD">
            <w:pPr>
              <w:pStyle w:val="TAL"/>
              <w:keepNext w:val="0"/>
              <w:rPr>
                <w:lang w:eastAsia="zh-CN"/>
              </w:rPr>
            </w:pPr>
            <w:r>
              <w:rPr>
                <w:lang w:eastAsia="zh-CN"/>
              </w:rPr>
              <w:t>UE Specific DRX Parameters for NB-</w:t>
            </w:r>
            <w:proofErr w:type="spellStart"/>
            <w:r>
              <w:rPr>
                <w:lang w:eastAsia="zh-CN"/>
              </w:rPr>
              <w:t>IoT</w:t>
            </w:r>
            <w:proofErr w:type="spellEnd"/>
            <w:r>
              <w:rPr>
                <w:lang w:eastAsia="zh-CN"/>
              </w:rPr>
              <w:t>.</w:t>
            </w:r>
          </w:p>
        </w:tc>
      </w:tr>
      <w:tr w:rsidR="003D2389" w:rsidRPr="00140E21" w14:paraId="07F22476" w14:textId="77777777" w:rsidTr="008C0B98">
        <w:trPr>
          <w:cantSplit/>
          <w:jc w:val="center"/>
        </w:trPr>
        <w:tc>
          <w:tcPr>
            <w:tcW w:w="3055" w:type="dxa"/>
          </w:tcPr>
          <w:p w14:paraId="70E9F185" w14:textId="77777777" w:rsidR="003D2389" w:rsidRPr="00140E21" w:rsidRDefault="003D2389" w:rsidP="001659BD">
            <w:pPr>
              <w:pStyle w:val="TAL"/>
              <w:keepNext w:val="0"/>
            </w:pPr>
            <w:r w:rsidRPr="00140E21">
              <w:rPr>
                <w:lang w:eastAsia="zh-CN"/>
              </w:rPr>
              <w:t>UE MM Network Capability</w:t>
            </w:r>
          </w:p>
        </w:tc>
        <w:tc>
          <w:tcPr>
            <w:tcW w:w="6574" w:type="dxa"/>
          </w:tcPr>
          <w:p w14:paraId="59E381A9" w14:textId="77777777" w:rsidR="003D2389" w:rsidRPr="00140E21" w:rsidRDefault="003D2389" w:rsidP="001659BD">
            <w:pPr>
              <w:pStyle w:val="TAL"/>
              <w:keepNext w:val="0"/>
            </w:pPr>
            <w:r w:rsidRPr="00140E21">
              <w:t>Indicates the UE MM network capabilities.</w:t>
            </w:r>
          </w:p>
        </w:tc>
      </w:tr>
      <w:tr w:rsidR="003D2389" w:rsidRPr="00140E21" w14:paraId="57AFF5D0" w14:textId="77777777" w:rsidTr="008C0B98">
        <w:trPr>
          <w:cantSplit/>
          <w:jc w:val="center"/>
        </w:trPr>
        <w:tc>
          <w:tcPr>
            <w:tcW w:w="3055" w:type="dxa"/>
          </w:tcPr>
          <w:p w14:paraId="6F6D8434" w14:textId="77777777" w:rsidR="003D2389" w:rsidRPr="00140E21" w:rsidRDefault="003D2389" w:rsidP="001659BD">
            <w:pPr>
              <w:pStyle w:val="TAL"/>
              <w:keepNext w:val="0"/>
            </w:pPr>
            <w:r w:rsidRPr="00140E21">
              <w:t>5GMM Capability</w:t>
            </w:r>
          </w:p>
        </w:tc>
        <w:tc>
          <w:tcPr>
            <w:tcW w:w="6574" w:type="dxa"/>
          </w:tcPr>
          <w:p w14:paraId="5775A7B7" w14:textId="77777777" w:rsidR="003D2389" w:rsidRPr="00140E21" w:rsidRDefault="003D2389" w:rsidP="001659BD">
            <w:pPr>
              <w:pStyle w:val="TAL"/>
              <w:keepNext w:val="0"/>
            </w:pPr>
            <w:r w:rsidRPr="00140E21">
              <w:t>Includes other UE capabilities related to 5GCN or interworking with EPS.</w:t>
            </w:r>
          </w:p>
        </w:tc>
      </w:tr>
      <w:tr w:rsidR="003D2389" w:rsidRPr="00140E21" w14:paraId="059DCE5F" w14:textId="77777777" w:rsidTr="008C0B98">
        <w:trPr>
          <w:cantSplit/>
          <w:jc w:val="center"/>
        </w:trPr>
        <w:tc>
          <w:tcPr>
            <w:tcW w:w="3055" w:type="dxa"/>
          </w:tcPr>
          <w:p w14:paraId="147620B4" w14:textId="77777777" w:rsidR="003D2389" w:rsidRPr="00140E21" w:rsidRDefault="003D2389" w:rsidP="001659BD">
            <w:pPr>
              <w:pStyle w:val="TAL"/>
              <w:keepNext w:val="0"/>
              <w:rPr>
                <w:lang w:eastAsia="zh-CN"/>
              </w:rPr>
            </w:pPr>
            <w:r w:rsidRPr="00140E21">
              <w:rPr>
                <w:lang w:eastAsia="zh-CN"/>
              </w:rPr>
              <w:t>Events Subscription</w:t>
            </w:r>
          </w:p>
        </w:tc>
        <w:tc>
          <w:tcPr>
            <w:tcW w:w="6574" w:type="dxa"/>
          </w:tcPr>
          <w:p w14:paraId="12D161B3" w14:textId="77777777" w:rsidR="003D2389" w:rsidRPr="00140E21" w:rsidRDefault="003D2389" w:rsidP="001659BD">
            <w:pPr>
              <w:pStyle w:val="TAL"/>
              <w:keepNext w:val="0"/>
            </w:pPr>
            <w:r w:rsidRPr="00140E21">
              <w:t xml:space="preserve">List of the event subscriptions by other CP NFs. Indicating the events </w:t>
            </w:r>
            <w:proofErr w:type="gramStart"/>
            <w:r w:rsidRPr="00140E21">
              <w:t>being subscribed</w:t>
            </w:r>
            <w:proofErr w:type="gramEnd"/>
            <w:r w:rsidRPr="00140E21">
              <w:t xml:space="preserve"> as well as any information on how to send the corresponding notifications</w:t>
            </w:r>
            <w:r>
              <w:t>.</w:t>
            </w:r>
          </w:p>
        </w:tc>
      </w:tr>
      <w:tr w:rsidR="003D2389" w:rsidRPr="00140E21" w14:paraId="408B4285" w14:textId="77777777" w:rsidTr="008C0B98">
        <w:trPr>
          <w:cantSplit/>
          <w:jc w:val="center"/>
        </w:trPr>
        <w:tc>
          <w:tcPr>
            <w:tcW w:w="3055" w:type="dxa"/>
          </w:tcPr>
          <w:p w14:paraId="1202CAC9" w14:textId="77777777" w:rsidR="003D2389" w:rsidRPr="00140E21" w:rsidRDefault="003D2389" w:rsidP="001659BD">
            <w:pPr>
              <w:pStyle w:val="TAL"/>
              <w:keepNext w:val="0"/>
              <w:rPr>
                <w:lang w:eastAsia="zh-CN"/>
              </w:rPr>
            </w:pPr>
            <w:r>
              <w:rPr>
                <w:lang w:eastAsia="zh-CN"/>
              </w:rPr>
              <w:t>LTE-M Indication</w:t>
            </w:r>
          </w:p>
        </w:tc>
        <w:tc>
          <w:tcPr>
            <w:tcW w:w="6574" w:type="dxa"/>
          </w:tcPr>
          <w:p w14:paraId="102A444F" w14:textId="77777777" w:rsidR="003D2389" w:rsidRPr="00140E21" w:rsidRDefault="003D2389" w:rsidP="001659BD">
            <w:pPr>
              <w:pStyle w:val="TAL"/>
              <w:keepNext w:val="0"/>
            </w:pPr>
            <w:r>
              <w:t xml:space="preserve">Indicates if the UE is a Category M UE. This </w:t>
            </w:r>
            <w:proofErr w:type="gramStart"/>
            <w:r>
              <w:t>is based</w:t>
            </w:r>
            <w:proofErr w:type="gramEnd"/>
            <w:r>
              <w:t xml:space="preserve"> on indication provided by the NG-RAN or by the MME at EPS to 5GS handover.</w:t>
            </w:r>
          </w:p>
        </w:tc>
      </w:tr>
      <w:tr w:rsidR="003D2389" w:rsidRPr="00140E21" w14:paraId="7BD9C63C" w14:textId="77777777" w:rsidTr="008C0B98">
        <w:trPr>
          <w:cantSplit/>
          <w:jc w:val="center"/>
        </w:trPr>
        <w:tc>
          <w:tcPr>
            <w:tcW w:w="3055" w:type="dxa"/>
          </w:tcPr>
          <w:p w14:paraId="3983CE85" w14:textId="77777777" w:rsidR="003D2389" w:rsidRPr="00140E21" w:rsidRDefault="003D2389" w:rsidP="001659BD">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109694DE" w14:textId="77777777" w:rsidR="003D2389" w:rsidRPr="00140E21" w:rsidRDefault="003D2389" w:rsidP="001659BD">
            <w:pPr>
              <w:pStyle w:val="TAL"/>
              <w:keepNext w:val="0"/>
            </w:pPr>
            <w:r>
              <w:t xml:space="preserve">Indicates if the UE is a NR </w:t>
            </w:r>
            <w:proofErr w:type="spellStart"/>
            <w:r>
              <w:t>RedCap</w:t>
            </w:r>
            <w:proofErr w:type="spellEnd"/>
            <w:r>
              <w:t xml:space="preserve"> UE. This </w:t>
            </w:r>
            <w:proofErr w:type="gramStart"/>
            <w:r>
              <w:t>is based</w:t>
            </w:r>
            <w:proofErr w:type="gramEnd"/>
            <w:r>
              <w:t xml:space="preserve"> on indication provided by the NG-RAN as specified in TS 23.501 [2].</w:t>
            </w:r>
          </w:p>
        </w:tc>
      </w:tr>
      <w:tr w:rsidR="003D2389" w:rsidRPr="00140E21" w14:paraId="2808138C" w14:textId="77777777" w:rsidTr="008C0B98">
        <w:trPr>
          <w:cantSplit/>
          <w:jc w:val="center"/>
        </w:trPr>
        <w:tc>
          <w:tcPr>
            <w:tcW w:w="3055" w:type="dxa"/>
          </w:tcPr>
          <w:p w14:paraId="6C96F7D6" w14:textId="77777777" w:rsidR="003D2389" w:rsidRPr="00140E21" w:rsidRDefault="003D2389" w:rsidP="001659BD">
            <w:pPr>
              <w:pStyle w:val="TAL"/>
              <w:keepNext w:val="0"/>
              <w:rPr>
                <w:lang w:eastAsia="zh-CN"/>
              </w:rPr>
            </w:pPr>
            <w:r>
              <w:rPr>
                <w:lang w:eastAsia="zh-CN"/>
              </w:rPr>
              <w:t>MO Exception Data Counter</w:t>
            </w:r>
          </w:p>
        </w:tc>
        <w:tc>
          <w:tcPr>
            <w:tcW w:w="6574" w:type="dxa"/>
          </w:tcPr>
          <w:p w14:paraId="76AEB94F" w14:textId="77777777" w:rsidR="003D2389" w:rsidRPr="00140E21" w:rsidRDefault="003D2389" w:rsidP="001659BD">
            <w:pPr>
              <w:pStyle w:val="TAL"/>
              <w:keepNext w:val="0"/>
            </w:pPr>
            <w:r>
              <w:t>MO Exception Data Counter used for Small Data Rate Control purposes, see clause 5.31.14.3 of TS 23.501 [2].</w:t>
            </w:r>
          </w:p>
        </w:tc>
      </w:tr>
      <w:tr w:rsidR="003D2389" w:rsidRPr="00140E21" w14:paraId="49B54DAF" w14:textId="77777777" w:rsidTr="008C0B98">
        <w:trPr>
          <w:cantSplit/>
          <w:jc w:val="center"/>
        </w:trPr>
        <w:tc>
          <w:tcPr>
            <w:tcW w:w="3055" w:type="dxa"/>
          </w:tcPr>
          <w:p w14:paraId="58E2A179" w14:textId="77777777" w:rsidR="003D2389" w:rsidRPr="00140E21" w:rsidRDefault="003D2389" w:rsidP="001659BD">
            <w:pPr>
              <w:pStyle w:val="TAL"/>
              <w:keepNext w:val="0"/>
              <w:rPr>
                <w:lang w:eastAsia="zh-CN"/>
              </w:rPr>
            </w:pPr>
            <w:r>
              <w:rPr>
                <w:lang w:eastAsia="zh-CN"/>
              </w:rPr>
              <w:t>AMF-Associated Expected UE Behaviour parameters</w:t>
            </w:r>
          </w:p>
        </w:tc>
        <w:tc>
          <w:tcPr>
            <w:tcW w:w="6574" w:type="dxa"/>
          </w:tcPr>
          <w:p w14:paraId="095980F8" w14:textId="77777777" w:rsidR="003D2389" w:rsidRPr="00140E21" w:rsidRDefault="003D2389" w:rsidP="001659BD">
            <w:pPr>
              <w:pStyle w:val="TAL"/>
              <w:keepNext w:val="0"/>
            </w:pPr>
            <w:r>
              <w:t>Indicates per UE the Expected UE Behaviour Parameters and their corresponding validity times as specified in clause 4.15.6.3.</w:t>
            </w:r>
          </w:p>
        </w:tc>
      </w:tr>
      <w:tr w:rsidR="003D2389" w:rsidRPr="00140E21" w14:paraId="33F5B477" w14:textId="77777777" w:rsidTr="008C0B98">
        <w:trPr>
          <w:cantSplit/>
          <w:jc w:val="center"/>
        </w:trPr>
        <w:tc>
          <w:tcPr>
            <w:tcW w:w="3055" w:type="dxa"/>
          </w:tcPr>
          <w:p w14:paraId="4B721721" w14:textId="77777777" w:rsidR="003D2389" w:rsidRPr="00140E21" w:rsidRDefault="003D2389" w:rsidP="001659BD">
            <w:pPr>
              <w:pStyle w:val="TAL"/>
              <w:keepNext w:val="0"/>
              <w:rPr>
                <w:lang w:eastAsia="zh-CN"/>
              </w:rPr>
            </w:pPr>
            <w:r>
              <w:rPr>
                <w:lang w:eastAsia="zh-CN"/>
              </w:rPr>
              <w:t>Disaster Roaming</w:t>
            </w:r>
          </w:p>
        </w:tc>
        <w:tc>
          <w:tcPr>
            <w:tcW w:w="6574" w:type="dxa"/>
          </w:tcPr>
          <w:p w14:paraId="72EE1DAF" w14:textId="77777777" w:rsidR="003D2389" w:rsidRPr="00140E21" w:rsidRDefault="003D2389" w:rsidP="001659BD">
            <w:pPr>
              <w:pStyle w:val="TAL"/>
              <w:keepNext w:val="0"/>
            </w:pPr>
            <w:r>
              <w:t xml:space="preserve">Indicates the UE </w:t>
            </w:r>
            <w:proofErr w:type="gramStart"/>
            <w:r>
              <w:t>is registered</w:t>
            </w:r>
            <w:proofErr w:type="gramEnd"/>
            <w:r>
              <w:t xml:space="preserve"> for Disaster Roaming service.</w:t>
            </w:r>
          </w:p>
        </w:tc>
      </w:tr>
      <w:tr w:rsidR="003D2389" w:rsidRPr="00140E21" w14:paraId="423AAAE9" w14:textId="77777777" w:rsidTr="008C0B98">
        <w:trPr>
          <w:cantSplit/>
          <w:jc w:val="center"/>
        </w:trPr>
        <w:tc>
          <w:tcPr>
            <w:tcW w:w="3055" w:type="dxa"/>
          </w:tcPr>
          <w:p w14:paraId="741916AA" w14:textId="77777777" w:rsidR="003D2389" w:rsidRPr="00140E21" w:rsidRDefault="003D2389" w:rsidP="001659BD">
            <w:pPr>
              <w:pStyle w:val="TAL"/>
              <w:keepNext w:val="0"/>
              <w:rPr>
                <w:lang w:eastAsia="zh-CN"/>
              </w:rPr>
            </w:pPr>
            <w:r>
              <w:rPr>
                <w:lang w:eastAsia="zh-CN"/>
              </w:rPr>
              <w:t>PLMN with disaster condition</w:t>
            </w:r>
          </w:p>
        </w:tc>
        <w:tc>
          <w:tcPr>
            <w:tcW w:w="6574" w:type="dxa"/>
          </w:tcPr>
          <w:p w14:paraId="01876502" w14:textId="77777777" w:rsidR="003D2389" w:rsidRPr="00140E21" w:rsidRDefault="003D2389" w:rsidP="001659BD">
            <w:pPr>
              <w:pStyle w:val="TAL"/>
              <w:keepNext w:val="0"/>
            </w:pPr>
            <w:r>
              <w:t xml:space="preserve">This is the PLMN of the </w:t>
            </w:r>
            <w:proofErr w:type="gramStart"/>
            <w:r>
              <w:t>UE which</w:t>
            </w:r>
            <w:proofErr w:type="gramEnd"/>
            <w:r>
              <w:t xml:space="preserve"> has faced disaster condition.</w:t>
            </w:r>
          </w:p>
        </w:tc>
      </w:tr>
      <w:tr w:rsidR="003D2389" w:rsidRPr="00140E21" w14:paraId="664CCCCB" w14:textId="77777777" w:rsidTr="008C0B98">
        <w:trPr>
          <w:cantSplit/>
          <w:jc w:val="center"/>
        </w:trPr>
        <w:tc>
          <w:tcPr>
            <w:tcW w:w="3055" w:type="dxa"/>
          </w:tcPr>
          <w:p w14:paraId="5FBB746D" w14:textId="77777777" w:rsidR="003D2389" w:rsidRPr="00140E21" w:rsidRDefault="003D2389" w:rsidP="001659BD">
            <w:pPr>
              <w:pStyle w:val="TAL"/>
              <w:keepNext w:val="0"/>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4" w:type="dxa"/>
          </w:tcPr>
          <w:p w14:paraId="356E5F5A" w14:textId="77777777" w:rsidR="003D2389" w:rsidRPr="00140E21" w:rsidRDefault="003D2389" w:rsidP="001659BD">
            <w:pPr>
              <w:pStyle w:val="TAL"/>
              <w:keepNext w:val="0"/>
            </w:pPr>
            <w:r>
              <w:t xml:space="preserve">Indicates that the UE </w:t>
            </w:r>
            <w:proofErr w:type="gramStart"/>
            <w:r>
              <w:t>is registered</w:t>
            </w:r>
            <w:proofErr w:type="gramEnd"/>
            <w:r>
              <w:t xml:space="preserve"> for </w:t>
            </w:r>
            <w:proofErr w:type="spellStart"/>
            <w:r>
              <w:t>onboarding</w:t>
            </w:r>
            <w:proofErr w:type="spellEnd"/>
            <w:r>
              <w:t xml:space="preserve"> in an SNPN.</w:t>
            </w:r>
          </w:p>
        </w:tc>
      </w:tr>
      <w:tr w:rsidR="003D2389" w:rsidRPr="00140E21" w14:paraId="243A2D08" w14:textId="77777777" w:rsidTr="008C0B98">
        <w:trPr>
          <w:cantSplit/>
          <w:jc w:val="center"/>
        </w:trPr>
        <w:tc>
          <w:tcPr>
            <w:tcW w:w="9629" w:type="dxa"/>
            <w:gridSpan w:val="2"/>
          </w:tcPr>
          <w:p w14:paraId="2B59846E" w14:textId="77777777" w:rsidR="003D2389" w:rsidRPr="00140E21" w:rsidRDefault="003D2389" w:rsidP="001659BD">
            <w:pPr>
              <w:pStyle w:val="TAL"/>
              <w:keepNext w:val="0"/>
              <w:rPr>
                <w:b/>
              </w:rPr>
            </w:pPr>
            <w:r w:rsidRPr="00140E21">
              <w:rPr>
                <w:b/>
              </w:rPr>
              <w:t>For the AM Policy Association:</w:t>
            </w:r>
          </w:p>
        </w:tc>
      </w:tr>
      <w:tr w:rsidR="003D2389" w:rsidRPr="00140E21" w14:paraId="127786BF" w14:textId="77777777" w:rsidTr="008C0B98">
        <w:trPr>
          <w:cantSplit/>
          <w:jc w:val="center"/>
        </w:trPr>
        <w:tc>
          <w:tcPr>
            <w:tcW w:w="3055" w:type="dxa"/>
          </w:tcPr>
          <w:p w14:paraId="66DE40CE" w14:textId="77777777" w:rsidR="003D2389" w:rsidRPr="00140E21" w:rsidRDefault="003D2389" w:rsidP="001659BD">
            <w:pPr>
              <w:pStyle w:val="TAL"/>
              <w:keepNext w:val="0"/>
              <w:rPr>
                <w:lang w:eastAsia="zh-CN"/>
              </w:rPr>
            </w:pPr>
            <w:r w:rsidRPr="00140E21">
              <w:t>AM Policy Information</w:t>
            </w:r>
          </w:p>
        </w:tc>
        <w:tc>
          <w:tcPr>
            <w:tcW w:w="6574" w:type="dxa"/>
          </w:tcPr>
          <w:p w14:paraId="776901D0" w14:textId="77777777" w:rsidR="003D2389" w:rsidRPr="00140E21" w:rsidRDefault="003D2389" w:rsidP="001659BD">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3D2389" w:rsidRPr="00140E21" w14:paraId="25DB91F5" w14:textId="77777777" w:rsidTr="008C0B98">
        <w:trPr>
          <w:cantSplit/>
          <w:jc w:val="center"/>
        </w:trPr>
        <w:tc>
          <w:tcPr>
            <w:tcW w:w="3055" w:type="dxa"/>
          </w:tcPr>
          <w:p w14:paraId="0E78FC5F" w14:textId="77777777" w:rsidR="003D2389" w:rsidRPr="00140E21" w:rsidRDefault="003D2389" w:rsidP="001659BD">
            <w:pPr>
              <w:pStyle w:val="TAL"/>
              <w:keepNext w:val="0"/>
              <w:rPr>
                <w:lang w:eastAsia="zh-CN"/>
              </w:rPr>
            </w:pPr>
            <w:r w:rsidRPr="00140E21">
              <w:rPr>
                <w:lang w:eastAsia="zh-CN"/>
              </w:rPr>
              <w:t>PCF ID</w:t>
            </w:r>
          </w:p>
        </w:tc>
        <w:tc>
          <w:tcPr>
            <w:tcW w:w="6574" w:type="dxa"/>
          </w:tcPr>
          <w:p w14:paraId="527677B7" w14:textId="77777777" w:rsidR="003D2389" w:rsidRPr="00140E21" w:rsidRDefault="003D2389" w:rsidP="001659BD">
            <w:pPr>
              <w:pStyle w:val="TAL"/>
              <w:keepNext w:val="0"/>
            </w:pPr>
            <w:r w:rsidRPr="00140E21">
              <w:t>The identifier of the PCF for AM Policy. In roaming, the identifier of V-PCF (NOTE 2).</w:t>
            </w:r>
          </w:p>
        </w:tc>
      </w:tr>
      <w:tr w:rsidR="003D2389" w:rsidRPr="00140E21" w14:paraId="5B425F4A" w14:textId="77777777" w:rsidTr="008C0B98">
        <w:trPr>
          <w:cantSplit/>
          <w:jc w:val="center"/>
        </w:trPr>
        <w:tc>
          <w:tcPr>
            <w:tcW w:w="3055" w:type="dxa"/>
          </w:tcPr>
          <w:p w14:paraId="737B1BBF" w14:textId="77777777" w:rsidR="003D2389" w:rsidRPr="00140E21" w:rsidRDefault="003D2389" w:rsidP="001659BD">
            <w:pPr>
              <w:pStyle w:val="TAL"/>
              <w:keepNext w:val="0"/>
              <w:rPr>
                <w:lang w:eastAsia="zh-CN"/>
              </w:rPr>
            </w:pPr>
            <w:r>
              <w:rPr>
                <w:lang w:eastAsia="zh-CN"/>
              </w:rPr>
              <w:t>AM Policy Association indicator</w:t>
            </w:r>
          </w:p>
        </w:tc>
        <w:tc>
          <w:tcPr>
            <w:tcW w:w="6574" w:type="dxa"/>
          </w:tcPr>
          <w:p w14:paraId="54E473FC" w14:textId="77777777" w:rsidR="003D2389" w:rsidRPr="00140E21" w:rsidRDefault="003D2389" w:rsidP="001659BD">
            <w:pPr>
              <w:pStyle w:val="TAL"/>
              <w:keepNext w:val="0"/>
            </w:pPr>
            <w:r>
              <w:t>Indicates whether AM Policy Association is "enabled" or "disabled"</w:t>
            </w:r>
          </w:p>
        </w:tc>
      </w:tr>
      <w:tr w:rsidR="003D2389" w:rsidRPr="00140E21" w14:paraId="0B3B550B" w14:textId="77777777" w:rsidTr="008C0B98">
        <w:trPr>
          <w:cantSplit/>
          <w:jc w:val="center"/>
        </w:trPr>
        <w:tc>
          <w:tcPr>
            <w:tcW w:w="9629" w:type="dxa"/>
            <w:gridSpan w:val="2"/>
          </w:tcPr>
          <w:p w14:paraId="1C4E846F" w14:textId="77777777" w:rsidR="003D2389" w:rsidRPr="00140E21" w:rsidRDefault="003D2389" w:rsidP="001659BD">
            <w:pPr>
              <w:pStyle w:val="TAL"/>
              <w:keepNext w:val="0"/>
              <w:rPr>
                <w:b/>
              </w:rPr>
            </w:pPr>
            <w:r w:rsidRPr="00140E21">
              <w:rPr>
                <w:b/>
              </w:rPr>
              <w:t>For the UE Policy Association:</w:t>
            </w:r>
          </w:p>
        </w:tc>
      </w:tr>
      <w:tr w:rsidR="003D2389" w:rsidRPr="00140E21" w14:paraId="3EABD318" w14:textId="77777777" w:rsidTr="008C0B98">
        <w:trPr>
          <w:cantSplit/>
          <w:jc w:val="center"/>
        </w:trPr>
        <w:tc>
          <w:tcPr>
            <w:tcW w:w="3055" w:type="dxa"/>
          </w:tcPr>
          <w:p w14:paraId="7E3A3BBE" w14:textId="77777777" w:rsidR="003D2389" w:rsidRPr="00140E21" w:rsidRDefault="003D2389" w:rsidP="001659BD">
            <w:pPr>
              <w:pStyle w:val="TAL"/>
              <w:keepNext w:val="0"/>
              <w:rPr>
                <w:lang w:eastAsia="zh-CN"/>
              </w:rPr>
            </w:pPr>
            <w:r w:rsidRPr="00140E21">
              <w:rPr>
                <w:lang w:eastAsia="zh-CN"/>
              </w:rPr>
              <w:t>Trigger Information</w:t>
            </w:r>
          </w:p>
        </w:tc>
        <w:tc>
          <w:tcPr>
            <w:tcW w:w="6574" w:type="dxa"/>
          </w:tcPr>
          <w:p w14:paraId="1B12E36F" w14:textId="77777777" w:rsidR="003D2389" w:rsidRPr="00140E21" w:rsidRDefault="003D2389" w:rsidP="001659BD">
            <w:pPr>
              <w:pStyle w:val="TAL"/>
              <w:keepNext w:val="0"/>
            </w:pPr>
            <w:r w:rsidRPr="00140E21">
              <w:t>The Policy Control Request Triggers on UE policy provided by PCF.</w:t>
            </w:r>
          </w:p>
        </w:tc>
      </w:tr>
      <w:tr w:rsidR="003D2389" w:rsidRPr="00140E21" w14:paraId="4589B4A3" w14:textId="77777777" w:rsidTr="008C0B98">
        <w:trPr>
          <w:cantSplit/>
          <w:jc w:val="center"/>
        </w:trPr>
        <w:tc>
          <w:tcPr>
            <w:tcW w:w="3055" w:type="dxa"/>
          </w:tcPr>
          <w:p w14:paraId="60CE1B48" w14:textId="77777777" w:rsidR="003D2389" w:rsidRPr="00140E21" w:rsidRDefault="003D2389" w:rsidP="001659BD">
            <w:pPr>
              <w:pStyle w:val="TAL"/>
              <w:keepNext w:val="0"/>
              <w:rPr>
                <w:lang w:eastAsia="zh-CN"/>
              </w:rPr>
            </w:pPr>
            <w:r w:rsidRPr="00140E21">
              <w:rPr>
                <w:lang w:eastAsia="zh-CN"/>
              </w:rPr>
              <w:t>PCF ID(s)</w:t>
            </w:r>
          </w:p>
        </w:tc>
        <w:tc>
          <w:tcPr>
            <w:tcW w:w="6574" w:type="dxa"/>
          </w:tcPr>
          <w:p w14:paraId="5DF971A5" w14:textId="77777777" w:rsidR="003D2389" w:rsidRPr="00140E21" w:rsidRDefault="003D2389" w:rsidP="001659BD">
            <w:pPr>
              <w:pStyle w:val="TAL"/>
              <w:keepNext w:val="0"/>
            </w:pPr>
            <w:r w:rsidRPr="00140E21">
              <w:t>The identifier of the PCF for UE Policy. In roaming, the identifiers of both V-PCF and H-PCF (NOTE 1) (NOTE 2).</w:t>
            </w:r>
          </w:p>
        </w:tc>
      </w:tr>
      <w:tr w:rsidR="003D2389" w:rsidRPr="00140E21" w14:paraId="0650A53E" w14:textId="77777777" w:rsidTr="008C0B98">
        <w:trPr>
          <w:cantSplit/>
          <w:jc w:val="center"/>
        </w:trPr>
        <w:tc>
          <w:tcPr>
            <w:tcW w:w="3055" w:type="dxa"/>
          </w:tcPr>
          <w:p w14:paraId="4EE3A80E" w14:textId="77777777" w:rsidR="003D2389" w:rsidRPr="00140E21" w:rsidRDefault="003D2389" w:rsidP="001659BD">
            <w:pPr>
              <w:pStyle w:val="TAL"/>
              <w:keepNext w:val="0"/>
              <w:rPr>
                <w:lang w:eastAsia="zh-CN"/>
              </w:rPr>
            </w:pPr>
            <w:r>
              <w:rPr>
                <w:lang w:eastAsia="zh-CN"/>
              </w:rPr>
              <w:t>UE Policy Container</w:t>
            </w:r>
          </w:p>
        </w:tc>
        <w:tc>
          <w:tcPr>
            <w:tcW w:w="6574" w:type="dxa"/>
          </w:tcPr>
          <w:p w14:paraId="0EB30EEF" w14:textId="77777777" w:rsidR="003D2389" w:rsidRPr="00140E21" w:rsidRDefault="003D2389" w:rsidP="001659BD">
            <w:pPr>
              <w:pStyle w:val="TAL"/>
              <w:keepNext w:val="0"/>
            </w:pPr>
            <w:r>
              <w:t>The UE Policy Container received from the UE</w:t>
            </w:r>
          </w:p>
        </w:tc>
      </w:tr>
      <w:tr w:rsidR="003D2389" w:rsidRPr="00140E21" w14:paraId="194924B6" w14:textId="77777777" w:rsidTr="008C0B98">
        <w:trPr>
          <w:cantSplit/>
          <w:jc w:val="center"/>
        </w:trPr>
        <w:tc>
          <w:tcPr>
            <w:tcW w:w="3055" w:type="dxa"/>
          </w:tcPr>
          <w:p w14:paraId="5EDFFAC3" w14:textId="77777777" w:rsidR="003D2389" w:rsidRPr="00140E21" w:rsidRDefault="003D2389" w:rsidP="001659BD">
            <w:pPr>
              <w:pStyle w:val="TAL"/>
              <w:keepNext w:val="0"/>
              <w:rPr>
                <w:lang w:eastAsia="zh-CN"/>
              </w:rPr>
            </w:pPr>
            <w:r>
              <w:rPr>
                <w:lang w:eastAsia="zh-CN"/>
              </w:rPr>
              <w:t>UE Policy Association indicator</w:t>
            </w:r>
          </w:p>
        </w:tc>
        <w:tc>
          <w:tcPr>
            <w:tcW w:w="6574" w:type="dxa"/>
          </w:tcPr>
          <w:p w14:paraId="51A3F05E" w14:textId="77777777" w:rsidR="003D2389" w:rsidRPr="00140E21" w:rsidRDefault="003D2389" w:rsidP="001659BD">
            <w:pPr>
              <w:pStyle w:val="TAL"/>
              <w:keepNext w:val="0"/>
            </w:pPr>
            <w:r>
              <w:t>Indicates whether UE Policy Associations is "enabled" or "disabled"</w:t>
            </w:r>
          </w:p>
        </w:tc>
      </w:tr>
      <w:tr w:rsidR="003D2389" w:rsidRPr="00140E21" w14:paraId="1EF382A2" w14:textId="77777777" w:rsidTr="008C0B98">
        <w:trPr>
          <w:cantSplit/>
          <w:jc w:val="center"/>
        </w:trPr>
        <w:tc>
          <w:tcPr>
            <w:tcW w:w="9629" w:type="dxa"/>
            <w:gridSpan w:val="2"/>
          </w:tcPr>
          <w:p w14:paraId="26121670" w14:textId="77777777" w:rsidR="003D2389" w:rsidRPr="00140E21" w:rsidRDefault="003D2389" w:rsidP="001659BD">
            <w:pPr>
              <w:pStyle w:val="TAL"/>
              <w:keepNext w:val="0"/>
              <w:rPr>
                <w:b/>
              </w:rPr>
            </w:pPr>
            <w:r>
              <w:rPr>
                <w:b/>
              </w:rPr>
              <w:t>For the UE NWDAF association:</w:t>
            </w:r>
          </w:p>
        </w:tc>
      </w:tr>
      <w:tr w:rsidR="003D2389" w:rsidRPr="00140E21" w14:paraId="45ACD57C" w14:textId="77777777" w:rsidTr="008C0B98">
        <w:trPr>
          <w:cantSplit/>
          <w:jc w:val="center"/>
        </w:trPr>
        <w:tc>
          <w:tcPr>
            <w:tcW w:w="3055" w:type="dxa"/>
          </w:tcPr>
          <w:p w14:paraId="7EE74050" w14:textId="77777777" w:rsidR="003D2389" w:rsidRPr="00140E21" w:rsidRDefault="003D2389" w:rsidP="001659BD">
            <w:pPr>
              <w:pStyle w:val="TAL"/>
              <w:keepNext w:val="0"/>
              <w:rPr>
                <w:lang w:eastAsia="zh-CN"/>
              </w:rPr>
            </w:pPr>
            <w:r>
              <w:rPr>
                <w:lang w:eastAsia="zh-CN"/>
              </w:rPr>
              <w:t>NWDAF ID(s)</w:t>
            </w:r>
          </w:p>
        </w:tc>
        <w:tc>
          <w:tcPr>
            <w:tcW w:w="6574" w:type="dxa"/>
          </w:tcPr>
          <w:p w14:paraId="089B3780" w14:textId="77777777" w:rsidR="003D2389" w:rsidRPr="00140E21" w:rsidRDefault="003D2389" w:rsidP="001659BD">
            <w:pPr>
              <w:pStyle w:val="TAL"/>
              <w:keepNext w:val="0"/>
            </w:pPr>
            <w:r>
              <w:t>Indicating the NWDAF ID(s) (instance ID(s) or Set ID(s)) used for the UE specific Analytics.</w:t>
            </w:r>
          </w:p>
        </w:tc>
      </w:tr>
      <w:tr w:rsidR="003D2389" w:rsidRPr="00140E21" w14:paraId="4F6F8835" w14:textId="77777777" w:rsidTr="008C0B98">
        <w:trPr>
          <w:cantSplit/>
          <w:jc w:val="center"/>
        </w:trPr>
        <w:tc>
          <w:tcPr>
            <w:tcW w:w="3055" w:type="dxa"/>
          </w:tcPr>
          <w:p w14:paraId="1286C16E" w14:textId="77777777" w:rsidR="003D2389" w:rsidRPr="00140E21" w:rsidRDefault="003D2389" w:rsidP="001659BD">
            <w:pPr>
              <w:pStyle w:val="TAL"/>
              <w:keepNext w:val="0"/>
              <w:rPr>
                <w:lang w:eastAsia="zh-CN"/>
              </w:rPr>
            </w:pPr>
            <w:r>
              <w:rPr>
                <w:lang w:eastAsia="zh-CN"/>
              </w:rPr>
              <w:t>Subscription Correlation ID(s)</w:t>
            </w:r>
          </w:p>
        </w:tc>
        <w:tc>
          <w:tcPr>
            <w:tcW w:w="6574" w:type="dxa"/>
          </w:tcPr>
          <w:p w14:paraId="56B74218" w14:textId="77777777" w:rsidR="003D2389" w:rsidRPr="00140E21" w:rsidRDefault="003D2389" w:rsidP="001659BD">
            <w:pPr>
              <w:pStyle w:val="TAL"/>
              <w:keepNext w:val="0"/>
            </w:pPr>
            <w:r>
              <w:t>Active UE-related analytics subscription(s) for each given NWDAF ID.</w:t>
            </w:r>
          </w:p>
        </w:tc>
      </w:tr>
      <w:tr w:rsidR="003D2389" w:rsidRPr="00140E21" w14:paraId="5F06AD36" w14:textId="77777777" w:rsidTr="008C0B98">
        <w:trPr>
          <w:cantSplit/>
          <w:jc w:val="center"/>
        </w:trPr>
        <w:tc>
          <w:tcPr>
            <w:tcW w:w="3055" w:type="dxa"/>
          </w:tcPr>
          <w:p w14:paraId="04C92BE7" w14:textId="77777777" w:rsidR="003D2389" w:rsidRPr="00140E21" w:rsidRDefault="003D2389" w:rsidP="001659BD">
            <w:pPr>
              <w:pStyle w:val="TAL"/>
              <w:keepNext w:val="0"/>
              <w:rPr>
                <w:lang w:eastAsia="zh-CN"/>
              </w:rPr>
            </w:pPr>
            <w:r>
              <w:rPr>
                <w:lang w:eastAsia="zh-CN"/>
              </w:rPr>
              <w:t>Analytics ID(s)</w:t>
            </w:r>
          </w:p>
        </w:tc>
        <w:tc>
          <w:tcPr>
            <w:tcW w:w="6574" w:type="dxa"/>
          </w:tcPr>
          <w:p w14:paraId="34A5FDCF" w14:textId="77777777" w:rsidR="003D2389" w:rsidRPr="00140E21" w:rsidRDefault="003D2389" w:rsidP="001659BD">
            <w:pPr>
              <w:pStyle w:val="TAL"/>
              <w:keepNext w:val="0"/>
            </w:pPr>
            <w:r>
              <w:t>Analytics ID(s) per NWDAF ID.</w:t>
            </w:r>
          </w:p>
        </w:tc>
      </w:tr>
      <w:tr w:rsidR="003D2389" w:rsidRPr="00140E21" w14:paraId="391CCB35" w14:textId="77777777" w:rsidTr="008C0B98">
        <w:trPr>
          <w:cantSplit/>
          <w:jc w:val="center"/>
        </w:trPr>
        <w:tc>
          <w:tcPr>
            <w:tcW w:w="3055" w:type="dxa"/>
          </w:tcPr>
          <w:p w14:paraId="1E2FE79B" w14:textId="77777777" w:rsidR="003D2389" w:rsidRPr="00140E21" w:rsidRDefault="003D2389" w:rsidP="001659BD">
            <w:pPr>
              <w:pStyle w:val="TAL"/>
              <w:keepNext w:val="0"/>
              <w:rPr>
                <w:lang w:eastAsia="zh-CN"/>
              </w:rPr>
            </w:pPr>
            <w:r>
              <w:rPr>
                <w:lang w:eastAsia="zh-CN"/>
              </w:rPr>
              <w:t>Analytics specific data</w:t>
            </w:r>
          </w:p>
        </w:tc>
        <w:tc>
          <w:tcPr>
            <w:tcW w:w="6574" w:type="dxa"/>
          </w:tcPr>
          <w:p w14:paraId="2ED4E9DF" w14:textId="77777777" w:rsidR="003D2389" w:rsidRPr="00140E21" w:rsidRDefault="003D2389" w:rsidP="001659BD">
            <w:pPr>
              <w:pStyle w:val="TAL"/>
              <w:keepNext w:val="0"/>
            </w:pPr>
            <w:r>
              <w:t xml:space="preserve">Additional information on the Analytics ID(s) the AMF is subscribed related to the UE specific Analytics, i.e. per Analytics </w:t>
            </w:r>
            <w:proofErr w:type="gramStart"/>
            <w:r>
              <w:t>ID</w:t>
            </w:r>
            <w:proofErr w:type="gramEnd"/>
            <w:r>
              <w:t xml:space="preserve"> it contains the following parameters: Analytics Filter Information, Target of Analytics reporting, Analytics Reporting Info.</w:t>
            </w:r>
          </w:p>
        </w:tc>
      </w:tr>
      <w:tr w:rsidR="003D2389" w:rsidRPr="00140E21" w14:paraId="1354EDC2" w14:textId="77777777" w:rsidTr="008C0B98">
        <w:trPr>
          <w:cantSplit/>
          <w:jc w:val="center"/>
        </w:trPr>
        <w:tc>
          <w:tcPr>
            <w:tcW w:w="9629" w:type="dxa"/>
            <w:gridSpan w:val="2"/>
          </w:tcPr>
          <w:p w14:paraId="20AC76C3" w14:textId="77777777" w:rsidR="003D2389" w:rsidRPr="00140E21" w:rsidRDefault="003D2389" w:rsidP="001659BD">
            <w:pPr>
              <w:pStyle w:val="TAL"/>
              <w:keepNext w:val="0"/>
              <w:rPr>
                <w:b/>
              </w:rPr>
            </w:pPr>
            <w:r>
              <w:rPr>
                <w:b/>
              </w:rPr>
              <w:t>Other information</w:t>
            </w:r>
          </w:p>
        </w:tc>
      </w:tr>
      <w:tr w:rsidR="003D2389" w:rsidRPr="00140E21" w14:paraId="19A7A718" w14:textId="77777777" w:rsidTr="008C0B98">
        <w:trPr>
          <w:cantSplit/>
          <w:jc w:val="center"/>
        </w:trPr>
        <w:tc>
          <w:tcPr>
            <w:tcW w:w="3055" w:type="dxa"/>
          </w:tcPr>
          <w:p w14:paraId="3C31F9ED" w14:textId="77777777" w:rsidR="003D2389" w:rsidRPr="00140E21" w:rsidRDefault="003D2389" w:rsidP="001659BD">
            <w:pPr>
              <w:pStyle w:val="TAL"/>
              <w:keepNext w:val="0"/>
            </w:pPr>
            <w:r w:rsidRPr="00140E21">
              <w:t>Subscribed RFSP Index</w:t>
            </w:r>
          </w:p>
        </w:tc>
        <w:tc>
          <w:tcPr>
            <w:tcW w:w="6574" w:type="dxa"/>
          </w:tcPr>
          <w:p w14:paraId="644DD9C1" w14:textId="77777777" w:rsidR="003D2389" w:rsidRPr="00140E21" w:rsidRDefault="003D2389" w:rsidP="001659BD">
            <w:pPr>
              <w:pStyle w:val="TAL"/>
              <w:keepNext w:val="0"/>
              <w:rPr>
                <w:lang w:eastAsia="zh-CN"/>
              </w:rPr>
            </w:pPr>
            <w:r w:rsidRPr="00140E21">
              <w:t xml:space="preserve">An index to specific RRM configuration in the NG-RAN that </w:t>
            </w:r>
            <w:proofErr w:type="gramStart"/>
            <w:r w:rsidRPr="00140E21">
              <w:t>is received</w:t>
            </w:r>
            <w:proofErr w:type="gramEnd"/>
            <w:r w:rsidRPr="00140E21">
              <w:t xml:space="preserve"> from the UDM.</w:t>
            </w:r>
          </w:p>
        </w:tc>
      </w:tr>
      <w:tr w:rsidR="003D2389" w:rsidRPr="00140E21" w14:paraId="04E8A338" w14:textId="77777777" w:rsidTr="008C0B98">
        <w:trPr>
          <w:cantSplit/>
          <w:jc w:val="center"/>
        </w:trPr>
        <w:tc>
          <w:tcPr>
            <w:tcW w:w="3055" w:type="dxa"/>
          </w:tcPr>
          <w:p w14:paraId="4FC1FF5C" w14:textId="77777777" w:rsidR="003D2389" w:rsidRPr="00140E21" w:rsidRDefault="003D2389" w:rsidP="001659BD">
            <w:pPr>
              <w:pStyle w:val="TAL"/>
              <w:keepNext w:val="0"/>
            </w:pPr>
            <w:r w:rsidRPr="00140E21">
              <w:t>RFSP Index in Use</w:t>
            </w:r>
          </w:p>
        </w:tc>
        <w:tc>
          <w:tcPr>
            <w:tcW w:w="6574" w:type="dxa"/>
          </w:tcPr>
          <w:p w14:paraId="606E5CBD" w14:textId="77777777" w:rsidR="003D2389" w:rsidRPr="00140E21" w:rsidRDefault="003D2389" w:rsidP="001659BD">
            <w:pPr>
              <w:pStyle w:val="TAL"/>
              <w:keepNext w:val="0"/>
            </w:pPr>
            <w:r w:rsidRPr="00140E21">
              <w:t>An index to specific RRM configuration in the NG-RAN that is currently in use.</w:t>
            </w:r>
          </w:p>
        </w:tc>
      </w:tr>
      <w:tr w:rsidR="003D2389" w:rsidRPr="00140E21" w14:paraId="2EFD0319" w14:textId="77777777" w:rsidTr="008C0B98">
        <w:trPr>
          <w:cantSplit/>
          <w:jc w:val="center"/>
        </w:trPr>
        <w:tc>
          <w:tcPr>
            <w:tcW w:w="3055" w:type="dxa"/>
          </w:tcPr>
          <w:p w14:paraId="6BCA45AD" w14:textId="77777777" w:rsidR="003D2389" w:rsidRPr="00140E21" w:rsidRDefault="003D2389" w:rsidP="001659BD">
            <w:pPr>
              <w:pStyle w:val="TAL"/>
              <w:keepNext w:val="0"/>
            </w:pPr>
            <w:r>
              <w:t>5G access stratum time distribution indication</w:t>
            </w:r>
          </w:p>
        </w:tc>
        <w:tc>
          <w:tcPr>
            <w:tcW w:w="6574" w:type="dxa"/>
          </w:tcPr>
          <w:p w14:paraId="49DFEFBD" w14:textId="77777777" w:rsidR="003D2389" w:rsidRPr="00140E21" w:rsidRDefault="003D2389" w:rsidP="001659BD">
            <w:pPr>
              <w:pStyle w:val="TAL"/>
              <w:keepNext w:val="0"/>
              <w:rPr>
                <w:lang w:eastAsia="zh-CN"/>
              </w:rPr>
            </w:pPr>
            <w:r>
              <w:rPr>
                <w:lang w:eastAsia="zh-CN"/>
              </w:rPr>
              <w:t xml:space="preserve">The 5G </w:t>
            </w:r>
            <w:proofErr w:type="gramStart"/>
            <w:r>
              <w:rPr>
                <w:lang w:eastAsia="zh-CN"/>
              </w:rPr>
              <w:t>access stratum time distribution indication</w:t>
            </w:r>
            <w:proofErr w:type="gramEnd"/>
            <w:r>
              <w:rPr>
                <w:lang w:eastAsia="zh-CN"/>
              </w:rPr>
              <w:t xml:space="preserve"> to be provided to RAN based on the 5G access stratum time distribution indication received from the PCF.</w:t>
            </w:r>
          </w:p>
        </w:tc>
      </w:tr>
      <w:tr w:rsidR="003D2389" w:rsidRPr="00140E21" w14:paraId="1D8942D6" w14:textId="77777777" w:rsidTr="008C0B98">
        <w:trPr>
          <w:cantSplit/>
          <w:jc w:val="center"/>
        </w:trPr>
        <w:tc>
          <w:tcPr>
            <w:tcW w:w="3055" w:type="dxa"/>
          </w:tcPr>
          <w:p w14:paraId="3B6C9CF7" w14:textId="77777777" w:rsidR="003D2389" w:rsidRPr="00140E21" w:rsidRDefault="003D2389" w:rsidP="001659BD">
            <w:pPr>
              <w:pStyle w:val="TAL"/>
              <w:keepNext w:val="0"/>
            </w:pPr>
            <w:proofErr w:type="spellStart"/>
            <w:r>
              <w:t>Uu</w:t>
            </w:r>
            <w:proofErr w:type="spellEnd"/>
            <w:r>
              <w:t xml:space="preserve"> time synchronization error budget</w:t>
            </w:r>
          </w:p>
        </w:tc>
        <w:tc>
          <w:tcPr>
            <w:tcW w:w="6574" w:type="dxa"/>
          </w:tcPr>
          <w:p w14:paraId="50CE8320" w14:textId="77777777" w:rsidR="003D2389" w:rsidRPr="00140E21" w:rsidRDefault="003D2389" w:rsidP="001659BD">
            <w:pPr>
              <w:pStyle w:val="TAL"/>
              <w:keepNext w:val="0"/>
            </w:pPr>
            <w:r>
              <w:t xml:space="preserve">The </w:t>
            </w:r>
            <w:proofErr w:type="spellStart"/>
            <w:proofErr w:type="gramStart"/>
            <w:r>
              <w:t>Uu</w:t>
            </w:r>
            <w:proofErr w:type="spellEnd"/>
            <w:r>
              <w:t xml:space="preserve"> time synchronization error budget</w:t>
            </w:r>
            <w:proofErr w:type="gramEnd"/>
            <w:r>
              <w:t xml:space="preserve"> to be provided to RAN based on the </w:t>
            </w:r>
            <w:proofErr w:type="spellStart"/>
            <w:r>
              <w:t>Uu</w:t>
            </w:r>
            <w:proofErr w:type="spellEnd"/>
            <w:r>
              <w:t xml:space="preserve"> time synchronization error budget received from the PCF.</w:t>
            </w:r>
          </w:p>
        </w:tc>
      </w:tr>
      <w:tr w:rsidR="003D2389" w:rsidRPr="00140E21" w14:paraId="23840329" w14:textId="77777777" w:rsidTr="008C0B98">
        <w:trPr>
          <w:cantSplit/>
          <w:jc w:val="center"/>
        </w:trPr>
        <w:tc>
          <w:tcPr>
            <w:tcW w:w="3055" w:type="dxa"/>
          </w:tcPr>
          <w:p w14:paraId="35D5C7E9" w14:textId="77777777" w:rsidR="003D2389" w:rsidRPr="00140E21" w:rsidRDefault="003D2389" w:rsidP="001659BD">
            <w:pPr>
              <w:pStyle w:val="TAL"/>
              <w:keepNext w:val="0"/>
            </w:pPr>
            <w:r>
              <w:t>Clock quality detail level</w:t>
            </w:r>
          </w:p>
        </w:tc>
        <w:tc>
          <w:tcPr>
            <w:tcW w:w="6574" w:type="dxa"/>
          </w:tcPr>
          <w:p w14:paraId="65630A03" w14:textId="77777777" w:rsidR="003D2389" w:rsidRPr="00140E21" w:rsidRDefault="003D2389" w:rsidP="001659BD">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3D2389" w:rsidRPr="00140E21" w14:paraId="2B116CFF" w14:textId="77777777" w:rsidTr="008C0B98">
        <w:trPr>
          <w:cantSplit/>
          <w:jc w:val="center"/>
        </w:trPr>
        <w:tc>
          <w:tcPr>
            <w:tcW w:w="3055" w:type="dxa"/>
          </w:tcPr>
          <w:p w14:paraId="1A7A0F38" w14:textId="77777777" w:rsidR="003D2389" w:rsidRPr="00140E21" w:rsidRDefault="003D2389" w:rsidP="001659BD">
            <w:pPr>
              <w:pStyle w:val="TAL"/>
              <w:keepNext w:val="0"/>
            </w:pPr>
            <w:r>
              <w:t>Clock quality acceptance criteria</w:t>
            </w:r>
          </w:p>
        </w:tc>
        <w:tc>
          <w:tcPr>
            <w:tcW w:w="6574" w:type="dxa"/>
          </w:tcPr>
          <w:p w14:paraId="57A68A38" w14:textId="77777777" w:rsidR="003D2389" w:rsidRPr="00140E21" w:rsidRDefault="003D2389" w:rsidP="001659BD">
            <w:pPr>
              <w:pStyle w:val="TAL"/>
              <w:keepNext w:val="0"/>
            </w:pPr>
            <w:r>
              <w:t>Indicates acceptable criteria for the UE based on the attributes defined in Table 5.27.1.12-1 of TS 23.501 [2].</w:t>
            </w:r>
          </w:p>
        </w:tc>
      </w:tr>
      <w:tr w:rsidR="003D2389" w:rsidRPr="00140E21" w14:paraId="6F5F6730" w14:textId="77777777" w:rsidTr="008C0B98">
        <w:trPr>
          <w:cantSplit/>
          <w:jc w:val="center"/>
        </w:trPr>
        <w:tc>
          <w:tcPr>
            <w:tcW w:w="3055" w:type="dxa"/>
          </w:tcPr>
          <w:p w14:paraId="568F46A1" w14:textId="77777777" w:rsidR="003D2389" w:rsidRPr="00140E21" w:rsidRDefault="003D2389" w:rsidP="001659BD">
            <w:pPr>
              <w:pStyle w:val="TAL"/>
              <w:keepNext w:val="0"/>
            </w:pPr>
            <w:r>
              <w:t>UE reconnection indication</w:t>
            </w:r>
          </w:p>
        </w:tc>
        <w:tc>
          <w:tcPr>
            <w:tcW w:w="6574" w:type="dxa"/>
          </w:tcPr>
          <w:p w14:paraId="51958014" w14:textId="77777777" w:rsidR="003D2389" w:rsidRPr="00140E21" w:rsidRDefault="003D2389" w:rsidP="001659BD">
            <w:pPr>
              <w:pStyle w:val="TAL"/>
              <w:keepNext w:val="0"/>
            </w:pPr>
            <w:r>
              <w:t>Indicates to the UE to reconnect to the network in the case the UE determines that the reference report ID has changed as described in clause 5.27.1.12 of TS 23.501 [2].</w:t>
            </w:r>
          </w:p>
        </w:tc>
      </w:tr>
      <w:tr w:rsidR="003D2389" w:rsidRPr="00140E21" w14:paraId="21F8B6FE" w14:textId="77777777" w:rsidTr="008C0B98">
        <w:trPr>
          <w:cantSplit/>
          <w:jc w:val="center"/>
        </w:trPr>
        <w:tc>
          <w:tcPr>
            <w:tcW w:w="3055" w:type="dxa"/>
          </w:tcPr>
          <w:p w14:paraId="3A069A2B" w14:textId="77777777" w:rsidR="003D2389" w:rsidRPr="00140E21" w:rsidRDefault="003D2389" w:rsidP="001659BD">
            <w:pPr>
              <w:pStyle w:val="TAL"/>
              <w:keepNext w:val="0"/>
            </w:pPr>
            <w:r w:rsidRPr="00140E21">
              <w:t>UE-AMBR in serving network</w:t>
            </w:r>
          </w:p>
        </w:tc>
        <w:tc>
          <w:tcPr>
            <w:tcW w:w="6574" w:type="dxa"/>
          </w:tcPr>
          <w:p w14:paraId="2A5535AB" w14:textId="77777777" w:rsidR="003D2389" w:rsidRPr="00140E21" w:rsidRDefault="003D2389" w:rsidP="001659BD">
            <w:pPr>
              <w:pStyle w:val="TAL"/>
              <w:keepNext w:val="0"/>
            </w:pPr>
            <w:r w:rsidRPr="00140E21">
              <w:t>The UE-AMBR that has been sent to RAN (e.g. based on subscribed UE-AMBR from UDM or UE-AMBR received from PCF)</w:t>
            </w:r>
          </w:p>
        </w:tc>
      </w:tr>
      <w:tr w:rsidR="003D2389" w:rsidRPr="00140E21" w14:paraId="440E77A9" w14:textId="77777777" w:rsidTr="008C0B98">
        <w:trPr>
          <w:cantSplit/>
          <w:jc w:val="center"/>
        </w:trPr>
        <w:tc>
          <w:tcPr>
            <w:tcW w:w="3055" w:type="dxa"/>
          </w:tcPr>
          <w:p w14:paraId="5D90E7E4" w14:textId="77777777" w:rsidR="003D2389" w:rsidRPr="00140E21" w:rsidRDefault="003D2389" w:rsidP="001659BD">
            <w:pPr>
              <w:pStyle w:val="TAL"/>
              <w:keepNext w:val="0"/>
            </w:pPr>
            <w:r>
              <w:t>List of UE-Slice-MBR(s)</w:t>
            </w:r>
          </w:p>
        </w:tc>
        <w:tc>
          <w:tcPr>
            <w:tcW w:w="6574" w:type="dxa"/>
          </w:tcPr>
          <w:p w14:paraId="1B1D09D2" w14:textId="77777777" w:rsidR="003D2389" w:rsidRPr="00140E21" w:rsidRDefault="003D2389" w:rsidP="001659BD">
            <w:pPr>
              <w:pStyle w:val="TAL"/>
              <w:keepNext w:val="0"/>
            </w:pPr>
            <w:r>
              <w:t>The list of UE-Slice-MBR if applicable. There is a single uplink and a single downlink value per S-NSSAI.</w:t>
            </w:r>
          </w:p>
        </w:tc>
      </w:tr>
      <w:tr w:rsidR="003D2389" w:rsidRPr="00140E21" w14:paraId="43876228" w14:textId="77777777" w:rsidTr="008C0B98">
        <w:trPr>
          <w:cantSplit/>
          <w:jc w:val="center"/>
        </w:trPr>
        <w:tc>
          <w:tcPr>
            <w:tcW w:w="3055" w:type="dxa"/>
          </w:tcPr>
          <w:p w14:paraId="7A1154F9" w14:textId="77777777" w:rsidR="003D2389" w:rsidRPr="00140E21" w:rsidRDefault="003D2389" w:rsidP="001659BD">
            <w:pPr>
              <w:pStyle w:val="TAL"/>
              <w:keepNext w:val="0"/>
            </w:pPr>
            <w:r w:rsidRPr="00140E21">
              <w:lastRenderedPageBreak/>
              <w:t>MICO Mode Indication</w:t>
            </w:r>
          </w:p>
        </w:tc>
        <w:tc>
          <w:tcPr>
            <w:tcW w:w="6574" w:type="dxa"/>
          </w:tcPr>
          <w:p w14:paraId="05F5D8B6" w14:textId="77777777" w:rsidR="003D2389" w:rsidRPr="00140E21" w:rsidRDefault="003D2389" w:rsidP="001659BD">
            <w:pPr>
              <w:pStyle w:val="TAL"/>
              <w:keepNext w:val="0"/>
            </w:pPr>
            <w:r w:rsidRPr="00140E21">
              <w:t>Indicates the MICO Mode for the UE.</w:t>
            </w:r>
          </w:p>
        </w:tc>
      </w:tr>
      <w:tr w:rsidR="003D2389" w:rsidRPr="00140E21" w14:paraId="1170A9CD" w14:textId="77777777" w:rsidTr="008C0B98">
        <w:trPr>
          <w:cantSplit/>
          <w:jc w:val="center"/>
        </w:trPr>
        <w:tc>
          <w:tcPr>
            <w:tcW w:w="3055" w:type="dxa"/>
          </w:tcPr>
          <w:p w14:paraId="3BCD8088" w14:textId="77777777" w:rsidR="003D2389" w:rsidRPr="00140E21" w:rsidRDefault="003D2389" w:rsidP="001659BD">
            <w:pPr>
              <w:pStyle w:val="TAL"/>
              <w:keepNext w:val="0"/>
            </w:pPr>
            <w:r>
              <w:t>Extended idle mode DRX Parameters</w:t>
            </w:r>
          </w:p>
        </w:tc>
        <w:tc>
          <w:tcPr>
            <w:tcW w:w="6574" w:type="dxa"/>
          </w:tcPr>
          <w:p w14:paraId="55C8BFBD" w14:textId="77777777" w:rsidR="003D2389" w:rsidRPr="00140E21" w:rsidRDefault="003D2389" w:rsidP="001659BD">
            <w:pPr>
              <w:pStyle w:val="TAL"/>
              <w:keepNext w:val="0"/>
            </w:pPr>
            <w:r>
              <w:t>Negotiated extended idle mode DRX parameters.</w:t>
            </w:r>
          </w:p>
        </w:tc>
      </w:tr>
      <w:tr w:rsidR="003D2389" w:rsidRPr="00140E21" w14:paraId="699E0045" w14:textId="77777777" w:rsidTr="008C0B98">
        <w:trPr>
          <w:cantSplit/>
          <w:jc w:val="center"/>
        </w:trPr>
        <w:tc>
          <w:tcPr>
            <w:tcW w:w="3055" w:type="dxa"/>
          </w:tcPr>
          <w:p w14:paraId="2A2EE5C8" w14:textId="77777777" w:rsidR="003D2389" w:rsidRPr="00140E21" w:rsidRDefault="003D2389" w:rsidP="001659BD">
            <w:pPr>
              <w:pStyle w:val="TAL"/>
              <w:keepNext w:val="0"/>
            </w:pPr>
            <w:r>
              <w:t>Active Time Value for MICO mode</w:t>
            </w:r>
          </w:p>
        </w:tc>
        <w:tc>
          <w:tcPr>
            <w:tcW w:w="6574" w:type="dxa"/>
          </w:tcPr>
          <w:p w14:paraId="6431E7FF" w14:textId="77777777" w:rsidR="003D2389" w:rsidRPr="00140E21" w:rsidRDefault="003D2389" w:rsidP="001659BD">
            <w:pPr>
              <w:pStyle w:val="TAL"/>
              <w:keepNext w:val="0"/>
            </w:pPr>
            <w:r>
              <w:t>UE specific Active Time value allocated by AMF for MICO mode handling.</w:t>
            </w:r>
          </w:p>
        </w:tc>
      </w:tr>
      <w:tr w:rsidR="003D2389" w:rsidRPr="00140E21" w14:paraId="235C8209" w14:textId="77777777" w:rsidTr="008C0B98">
        <w:trPr>
          <w:cantSplit/>
          <w:jc w:val="center"/>
        </w:trPr>
        <w:tc>
          <w:tcPr>
            <w:tcW w:w="3055" w:type="dxa"/>
          </w:tcPr>
          <w:p w14:paraId="6D7D40B6" w14:textId="77777777" w:rsidR="003D2389" w:rsidRPr="00140E21" w:rsidRDefault="003D2389" w:rsidP="001659BD">
            <w:pPr>
              <w:pStyle w:val="TAL"/>
              <w:keepNext w:val="0"/>
            </w:pPr>
            <w:r>
              <w:t>Strictly Periodic Registration Timer Indication</w:t>
            </w:r>
          </w:p>
        </w:tc>
        <w:tc>
          <w:tcPr>
            <w:tcW w:w="6574" w:type="dxa"/>
          </w:tcPr>
          <w:p w14:paraId="79288AAA" w14:textId="77777777" w:rsidR="003D2389" w:rsidRPr="00140E21" w:rsidRDefault="003D2389" w:rsidP="001659BD">
            <w:pPr>
              <w:pStyle w:val="TAL"/>
              <w:keepNext w:val="0"/>
            </w:pPr>
            <w:r>
              <w:t>An indication that UE shall perform the Periodic Registration Update in a strictly periodic time, see clause 5.31.7.5 of TS 23.501 [2].</w:t>
            </w:r>
          </w:p>
        </w:tc>
      </w:tr>
      <w:tr w:rsidR="003D2389" w:rsidRPr="00140E21" w14:paraId="6DB87B23" w14:textId="77777777" w:rsidTr="008C0B98">
        <w:trPr>
          <w:cantSplit/>
          <w:jc w:val="center"/>
        </w:trPr>
        <w:tc>
          <w:tcPr>
            <w:tcW w:w="3055" w:type="dxa"/>
          </w:tcPr>
          <w:p w14:paraId="2EF56ADD" w14:textId="77777777" w:rsidR="003D2389" w:rsidRPr="00140E21" w:rsidRDefault="003D2389" w:rsidP="001659BD">
            <w:pPr>
              <w:pStyle w:val="TAL"/>
              <w:keepNext w:val="0"/>
            </w:pPr>
            <w:r w:rsidRPr="00140E21">
              <w:t>Voice Support Match Indicator</w:t>
            </w:r>
          </w:p>
        </w:tc>
        <w:tc>
          <w:tcPr>
            <w:tcW w:w="6574" w:type="dxa"/>
          </w:tcPr>
          <w:p w14:paraId="181160BA" w14:textId="77777777" w:rsidR="003D2389" w:rsidRPr="00140E21" w:rsidRDefault="003D2389" w:rsidP="001659BD">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3D2389" w:rsidRPr="00140E21" w14:paraId="5BC47079" w14:textId="77777777" w:rsidTr="008C0B98">
        <w:trPr>
          <w:cantSplit/>
          <w:jc w:val="center"/>
        </w:trPr>
        <w:tc>
          <w:tcPr>
            <w:tcW w:w="3055" w:type="dxa"/>
          </w:tcPr>
          <w:p w14:paraId="5958D710" w14:textId="77777777" w:rsidR="003D2389" w:rsidRPr="00140E21" w:rsidRDefault="003D2389" w:rsidP="001659BD">
            <w:pPr>
              <w:pStyle w:val="TAL"/>
              <w:keepNext w:val="0"/>
            </w:pPr>
            <w:r w:rsidRPr="00140E21">
              <w:t>Homogenous Support of IMS Voice over PS Sessions</w:t>
            </w:r>
          </w:p>
        </w:tc>
        <w:tc>
          <w:tcPr>
            <w:tcW w:w="6574" w:type="dxa"/>
          </w:tcPr>
          <w:p w14:paraId="403F69A3" w14:textId="77777777" w:rsidR="003D2389" w:rsidRPr="00140E21" w:rsidRDefault="003D2389" w:rsidP="001659BD">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3D2389" w:rsidRPr="00140E21" w14:paraId="0F8EC3D7" w14:textId="77777777" w:rsidTr="008C0B98">
        <w:trPr>
          <w:cantSplit/>
          <w:jc w:val="center"/>
        </w:trPr>
        <w:tc>
          <w:tcPr>
            <w:tcW w:w="3055" w:type="dxa"/>
          </w:tcPr>
          <w:p w14:paraId="1A1BBF21" w14:textId="77777777" w:rsidR="003D2389" w:rsidRPr="00140E21" w:rsidRDefault="003D2389" w:rsidP="001659BD">
            <w:pPr>
              <w:pStyle w:val="TAL"/>
              <w:keepNext w:val="0"/>
            </w:pPr>
            <w:r w:rsidRPr="00140E21">
              <w:t>UE Radio Capability for Paging Information</w:t>
            </w:r>
          </w:p>
        </w:tc>
        <w:tc>
          <w:tcPr>
            <w:tcW w:w="6574" w:type="dxa"/>
          </w:tcPr>
          <w:p w14:paraId="3580216B" w14:textId="77777777" w:rsidR="003D2389" w:rsidRPr="00140E21" w:rsidRDefault="003D2389" w:rsidP="001659BD">
            <w:pPr>
              <w:pStyle w:val="TAL"/>
              <w:keepNext w:val="0"/>
              <w:rPr>
                <w:lang w:eastAsia="zh-CN"/>
              </w:rPr>
            </w:pPr>
            <w:r w:rsidRPr="00140E21">
              <w:t>Information used by the NG-RAN to enhance the paging towards the UE (see clause 5.4.4.1 of TS 23.501 [2]).</w:t>
            </w:r>
          </w:p>
        </w:tc>
      </w:tr>
      <w:tr w:rsidR="003D2389" w:rsidRPr="00140E21" w14:paraId="62DB3ECD" w14:textId="77777777" w:rsidTr="008C0B98">
        <w:trPr>
          <w:cantSplit/>
          <w:jc w:val="center"/>
        </w:trPr>
        <w:tc>
          <w:tcPr>
            <w:tcW w:w="3055" w:type="dxa"/>
          </w:tcPr>
          <w:p w14:paraId="72FBCAE5" w14:textId="77777777" w:rsidR="003D2389" w:rsidRPr="00140E21" w:rsidRDefault="003D2389" w:rsidP="001659BD">
            <w:pPr>
              <w:pStyle w:val="TAL"/>
              <w:keepNext w:val="0"/>
            </w:pPr>
            <w:r w:rsidRPr="00140E21">
              <w:t>Information On Recommended Cells And RAN nodes For Paging</w:t>
            </w:r>
          </w:p>
        </w:tc>
        <w:tc>
          <w:tcPr>
            <w:tcW w:w="6574" w:type="dxa"/>
          </w:tcPr>
          <w:p w14:paraId="40A3B172" w14:textId="77777777" w:rsidR="003D2389" w:rsidRPr="00140E21" w:rsidRDefault="003D2389" w:rsidP="001659BD">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3D2389" w:rsidRPr="00140E21" w14:paraId="313DD7C4" w14:textId="77777777" w:rsidTr="008C0B98">
        <w:trPr>
          <w:cantSplit/>
          <w:jc w:val="center"/>
        </w:trPr>
        <w:tc>
          <w:tcPr>
            <w:tcW w:w="3055" w:type="dxa"/>
          </w:tcPr>
          <w:p w14:paraId="100516E4" w14:textId="77777777" w:rsidR="003D2389" w:rsidRPr="00140E21" w:rsidRDefault="003D2389" w:rsidP="001659BD">
            <w:pPr>
              <w:pStyle w:val="TAL"/>
              <w:keepNext w:val="0"/>
            </w:pPr>
            <w:r w:rsidRPr="00140E21">
              <w:t>UE Radio Capability Information</w:t>
            </w:r>
          </w:p>
        </w:tc>
        <w:tc>
          <w:tcPr>
            <w:tcW w:w="6574" w:type="dxa"/>
          </w:tcPr>
          <w:p w14:paraId="2E4BE931" w14:textId="77777777" w:rsidR="003D2389" w:rsidRPr="00140E21" w:rsidRDefault="003D2389" w:rsidP="001659BD">
            <w:pPr>
              <w:pStyle w:val="TAL"/>
              <w:keepNext w:val="0"/>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 sent</w:t>
            </w:r>
            <w:proofErr w:type="gramEnd"/>
            <w:r w:rsidRPr="00140E21">
              <w:t xml:space="preserve"> instead.</w:t>
            </w:r>
          </w:p>
        </w:tc>
      </w:tr>
      <w:tr w:rsidR="003D2389" w:rsidRPr="00140E21" w14:paraId="66B73FD8" w14:textId="77777777" w:rsidTr="008C0B98">
        <w:trPr>
          <w:cantSplit/>
          <w:jc w:val="center"/>
        </w:trPr>
        <w:tc>
          <w:tcPr>
            <w:tcW w:w="3055" w:type="dxa"/>
          </w:tcPr>
          <w:p w14:paraId="2C8B4150" w14:textId="77777777" w:rsidR="003D2389" w:rsidRPr="00140E21" w:rsidRDefault="003D2389" w:rsidP="001659BD">
            <w:pPr>
              <w:pStyle w:val="TAL"/>
              <w:keepNext w:val="0"/>
            </w:pPr>
            <w:r w:rsidRPr="00140E21">
              <w:t>UE Radio Capability ID</w:t>
            </w:r>
          </w:p>
        </w:tc>
        <w:tc>
          <w:tcPr>
            <w:tcW w:w="6574" w:type="dxa"/>
          </w:tcPr>
          <w:p w14:paraId="75555BFF" w14:textId="77777777" w:rsidR="003D2389" w:rsidRPr="00140E21" w:rsidRDefault="003D2389" w:rsidP="001659BD">
            <w:pPr>
              <w:pStyle w:val="TAL"/>
              <w:keepNext w:val="0"/>
            </w:pPr>
            <w:r w:rsidRPr="00140E21">
              <w:t>Pointer that uniquely identifies a set of UE Radio Capabilities in UCMF as defined in TS 23.501 [2].</w:t>
            </w:r>
          </w:p>
        </w:tc>
      </w:tr>
      <w:tr w:rsidR="003D2389" w:rsidRPr="00140E21" w14:paraId="10F3EA79" w14:textId="77777777" w:rsidTr="008C0B98">
        <w:trPr>
          <w:cantSplit/>
          <w:jc w:val="center"/>
        </w:trPr>
        <w:tc>
          <w:tcPr>
            <w:tcW w:w="3055" w:type="dxa"/>
          </w:tcPr>
          <w:p w14:paraId="1F192533" w14:textId="77777777" w:rsidR="003D2389" w:rsidRPr="00140E21" w:rsidRDefault="003D2389" w:rsidP="001659BD">
            <w:pPr>
              <w:pStyle w:val="TAL"/>
              <w:keepNext w:val="0"/>
            </w:pPr>
            <w:r w:rsidRPr="00140E21">
              <w:t>NB-</w:t>
            </w:r>
            <w:proofErr w:type="spellStart"/>
            <w:r w:rsidRPr="00140E21">
              <w:t>IoT</w:t>
            </w:r>
            <w:proofErr w:type="spellEnd"/>
            <w:r w:rsidRPr="00140E21">
              <w:t xml:space="preserve"> specific UE Radio Access Capability Information</w:t>
            </w:r>
          </w:p>
        </w:tc>
        <w:tc>
          <w:tcPr>
            <w:tcW w:w="6574" w:type="dxa"/>
          </w:tcPr>
          <w:p w14:paraId="22B4E64D" w14:textId="77777777" w:rsidR="003D2389" w:rsidRPr="00140E21" w:rsidRDefault="003D2389" w:rsidP="001659BD">
            <w:pPr>
              <w:pStyle w:val="TAL"/>
              <w:keepNext w:val="0"/>
            </w:pPr>
            <w:r w:rsidRPr="00140E21">
              <w:t>NB-</w:t>
            </w:r>
            <w:proofErr w:type="spellStart"/>
            <w:r w:rsidRPr="00140E21">
              <w:t>IoT</w:t>
            </w:r>
            <w:proofErr w:type="spellEnd"/>
            <w:r w:rsidRPr="00140E21">
              <w:t xml:space="preserve"> specific UE radio access capabilities.</w:t>
            </w:r>
          </w:p>
        </w:tc>
      </w:tr>
      <w:tr w:rsidR="003D2389" w:rsidRPr="00140E21" w14:paraId="0B14C0DF" w14:textId="77777777" w:rsidTr="008C0B98">
        <w:trPr>
          <w:cantSplit/>
          <w:jc w:val="center"/>
        </w:trPr>
        <w:tc>
          <w:tcPr>
            <w:tcW w:w="3055" w:type="dxa"/>
          </w:tcPr>
          <w:p w14:paraId="7876D6E8" w14:textId="77777777" w:rsidR="003D2389" w:rsidRPr="00140E21" w:rsidRDefault="003D2389" w:rsidP="001659BD">
            <w:pPr>
              <w:pStyle w:val="TAL"/>
              <w:keepNext w:val="0"/>
            </w:pPr>
            <w:r>
              <w:t>WUS Assistance Information</w:t>
            </w:r>
          </w:p>
        </w:tc>
        <w:tc>
          <w:tcPr>
            <w:tcW w:w="6574" w:type="dxa"/>
          </w:tcPr>
          <w:p w14:paraId="021F6FE8" w14:textId="77777777" w:rsidR="003D2389" w:rsidRPr="00140E21" w:rsidRDefault="003D2389" w:rsidP="001659BD">
            <w:pPr>
              <w:pStyle w:val="TAL"/>
              <w:keepNext w:val="0"/>
            </w:pPr>
            <w:r>
              <w:t>Assistance information for determining the WUS group (see TS 23.501 [2]).</w:t>
            </w:r>
          </w:p>
        </w:tc>
      </w:tr>
      <w:tr w:rsidR="003D2389" w:rsidRPr="00140E21" w14:paraId="51FB82E9" w14:textId="77777777" w:rsidTr="008C0B98">
        <w:trPr>
          <w:cantSplit/>
          <w:jc w:val="center"/>
        </w:trPr>
        <w:tc>
          <w:tcPr>
            <w:tcW w:w="3055" w:type="dxa"/>
          </w:tcPr>
          <w:p w14:paraId="3637D739" w14:textId="77777777" w:rsidR="003D2389" w:rsidRPr="00140E21" w:rsidRDefault="003D2389" w:rsidP="001659BD">
            <w:pPr>
              <w:pStyle w:val="TAL"/>
              <w:keepNext w:val="0"/>
            </w:pPr>
            <w:r>
              <w:t>Paging Subgrouping Support Indication</w:t>
            </w:r>
          </w:p>
        </w:tc>
        <w:tc>
          <w:tcPr>
            <w:tcW w:w="6574" w:type="dxa"/>
          </w:tcPr>
          <w:p w14:paraId="1748769F" w14:textId="77777777" w:rsidR="003D2389" w:rsidRPr="00140E21" w:rsidRDefault="003D2389" w:rsidP="001659BD">
            <w:pPr>
              <w:pStyle w:val="TAL"/>
              <w:keepNext w:val="0"/>
            </w:pPr>
            <w:r w:rsidRPr="008D7F56">
              <w:t>UE indication of its capability to support</w:t>
            </w:r>
            <w:r>
              <w:t xml:space="preserve"> NR paging subgrouping.</w:t>
            </w:r>
          </w:p>
        </w:tc>
      </w:tr>
      <w:tr w:rsidR="003D2389" w:rsidRPr="00140E21" w14:paraId="3E80EE16" w14:textId="77777777" w:rsidTr="008C0B98">
        <w:trPr>
          <w:cantSplit/>
          <w:jc w:val="center"/>
        </w:trPr>
        <w:tc>
          <w:tcPr>
            <w:tcW w:w="3055" w:type="dxa"/>
          </w:tcPr>
          <w:p w14:paraId="38D9F39F" w14:textId="77777777" w:rsidR="003D2389" w:rsidRPr="00140E21" w:rsidRDefault="003D2389" w:rsidP="001659BD">
            <w:pPr>
              <w:pStyle w:val="TAL"/>
              <w:keepNext w:val="0"/>
            </w:pPr>
            <w:r>
              <w:t>AMF PEIPS Assistance Information</w:t>
            </w:r>
          </w:p>
        </w:tc>
        <w:tc>
          <w:tcPr>
            <w:tcW w:w="6574" w:type="dxa"/>
          </w:tcPr>
          <w:p w14:paraId="1C63DF79" w14:textId="77777777" w:rsidR="003D2389" w:rsidRPr="00140E21" w:rsidRDefault="003D2389" w:rsidP="001659BD">
            <w:pPr>
              <w:pStyle w:val="TAL"/>
              <w:keepNext w:val="0"/>
            </w:pPr>
            <w:r>
              <w:t>AMF assigned NR paging subgroup information for use in NR paging subgrouping (see TS 23.501 [2]).</w:t>
            </w:r>
          </w:p>
        </w:tc>
      </w:tr>
      <w:tr w:rsidR="003D2389" w:rsidRPr="00140E21" w14:paraId="086BB885" w14:textId="77777777" w:rsidTr="008C0B98">
        <w:trPr>
          <w:cantSplit/>
          <w:jc w:val="center"/>
        </w:trPr>
        <w:tc>
          <w:tcPr>
            <w:tcW w:w="3055" w:type="dxa"/>
          </w:tcPr>
          <w:p w14:paraId="733AA69E" w14:textId="77777777" w:rsidR="003D2389" w:rsidRPr="00140E21" w:rsidRDefault="003D2389" w:rsidP="001659BD">
            <w:pPr>
              <w:pStyle w:val="TAL"/>
              <w:keepNext w:val="0"/>
            </w:pPr>
            <w:r w:rsidRPr="00140E21">
              <w:t>SMSF Identifier</w:t>
            </w:r>
          </w:p>
        </w:tc>
        <w:tc>
          <w:tcPr>
            <w:tcW w:w="6574" w:type="dxa"/>
          </w:tcPr>
          <w:p w14:paraId="2C16F96E" w14:textId="77777777" w:rsidR="003D2389" w:rsidRPr="00140E21" w:rsidRDefault="003D2389" w:rsidP="001659BD">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3D2389" w:rsidRPr="00140E21" w14:paraId="54F2E821" w14:textId="77777777" w:rsidTr="008C0B98">
        <w:trPr>
          <w:cantSplit/>
          <w:jc w:val="center"/>
        </w:trPr>
        <w:tc>
          <w:tcPr>
            <w:tcW w:w="3055" w:type="dxa"/>
          </w:tcPr>
          <w:p w14:paraId="27928BB4" w14:textId="77777777" w:rsidR="003D2389" w:rsidRPr="00140E21" w:rsidRDefault="003D2389" w:rsidP="001659BD">
            <w:pPr>
              <w:pStyle w:val="TAL"/>
              <w:keepNext w:val="0"/>
            </w:pPr>
            <w:r w:rsidRPr="00140E21">
              <w:t>SMSF Address</w:t>
            </w:r>
          </w:p>
        </w:tc>
        <w:tc>
          <w:tcPr>
            <w:tcW w:w="6574" w:type="dxa"/>
          </w:tcPr>
          <w:p w14:paraId="3C063382" w14:textId="77777777" w:rsidR="003D2389" w:rsidRPr="00140E21" w:rsidRDefault="003D2389" w:rsidP="001659BD">
            <w:pPr>
              <w:pStyle w:val="TAL"/>
              <w:keepNext w:val="0"/>
            </w:pPr>
            <w:r w:rsidRPr="00140E21">
              <w:t>The Address of the SMSF serving the UE in RM-REGISTERED state. (</w:t>
            </w:r>
            <w:proofErr w:type="gramStart"/>
            <w:r w:rsidRPr="00140E21">
              <w:t>see</w:t>
            </w:r>
            <w:proofErr w:type="gramEnd"/>
            <w:r w:rsidRPr="00140E21">
              <w:t xml:space="preserve"> clause 4.13.3.1).</w:t>
            </w:r>
          </w:p>
        </w:tc>
      </w:tr>
      <w:tr w:rsidR="003D2389" w:rsidRPr="00140E21" w14:paraId="7BDA4093" w14:textId="77777777" w:rsidTr="008C0B98">
        <w:trPr>
          <w:cantSplit/>
          <w:jc w:val="center"/>
        </w:trPr>
        <w:tc>
          <w:tcPr>
            <w:tcW w:w="3055" w:type="dxa"/>
          </w:tcPr>
          <w:p w14:paraId="05C01508" w14:textId="77777777" w:rsidR="003D2389" w:rsidRPr="00140E21" w:rsidRDefault="003D2389" w:rsidP="001659BD">
            <w:pPr>
              <w:pStyle w:val="TAL"/>
              <w:keepNext w:val="0"/>
            </w:pPr>
            <w:r w:rsidRPr="00140E21">
              <w:t>SMS Subscription</w:t>
            </w:r>
          </w:p>
        </w:tc>
        <w:tc>
          <w:tcPr>
            <w:tcW w:w="6574" w:type="dxa"/>
          </w:tcPr>
          <w:p w14:paraId="34F37B9F" w14:textId="77777777" w:rsidR="003D2389" w:rsidRPr="00140E21" w:rsidRDefault="003D2389" w:rsidP="001659BD">
            <w:pPr>
              <w:pStyle w:val="TAL"/>
              <w:keepNext w:val="0"/>
            </w:pPr>
            <w:r w:rsidRPr="00140E21">
              <w:t>Indicates subscription to any SMS delivery service over NAS irrespective of access type.</w:t>
            </w:r>
          </w:p>
        </w:tc>
      </w:tr>
      <w:tr w:rsidR="003D2389" w:rsidRPr="00140E21" w14:paraId="133A2EDA" w14:textId="77777777" w:rsidTr="008C0B98">
        <w:trPr>
          <w:cantSplit/>
          <w:jc w:val="center"/>
        </w:trPr>
        <w:tc>
          <w:tcPr>
            <w:tcW w:w="3055" w:type="dxa"/>
          </w:tcPr>
          <w:p w14:paraId="7EEC41FB" w14:textId="77777777" w:rsidR="003D2389" w:rsidRPr="00140E21" w:rsidRDefault="003D2389" w:rsidP="001659BD">
            <w:pPr>
              <w:pStyle w:val="TAL"/>
              <w:keepNext w:val="0"/>
            </w:pPr>
            <w:r w:rsidRPr="00140E21">
              <w:t>SEAF data</w:t>
            </w:r>
          </w:p>
        </w:tc>
        <w:tc>
          <w:tcPr>
            <w:tcW w:w="6574" w:type="dxa"/>
          </w:tcPr>
          <w:p w14:paraId="48AC40AE" w14:textId="77777777" w:rsidR="003D2389" w:rsidRPr="00140E21" w:rsidRDefault="003D2389" w:rsidP="001659BD">
            <w:pPr>
              <w:pStyle w:val="TAL"/>
              <w:keepNext w:val="0"/>
              <w:rPr>
                <w:lang w:eastAsia="zh-CN"/>
              </w:rPr>
            </w:pPr>
            <w:r w:rsidRPr="00140E21">
              <w:rPr>
                <w:lang w:eastAsia="zh-CN"/>
              </w:rPr>
              <w:t>Master security information received from AUSF.</w:t>
            </w:r>
          </w:p>
        </w:tc>
      </w:tr>
      <w:tr w:rsidR="003D2389" w:rsidRPr="00140E21" w14:paraId="3660C9B9" w14:textId="77777777" w:rsidTr="008C0B98">
        <w:trPr>
          <w:cantSplit/>
          <w:jc w:val="center"/>
        </w:trPr>
        <w:tc>
          <w:tcPr>
            <w:tcW w:w="3055" w:type="dxa"/>
          </w:tcPr>
          <w:p w14:paraId="3A241A4B" w14:textId="77777777" w:rsidR="003D2389" w:rsidRPr="00140E21" w:rsidRDefault="003D2389" w:rsidP="001659BD">
            <w:pPr>
              <w:pStyle w:val="TAL"/>
              <w:keepNext w:val="0"/>
            </w:pPr>
            <w:r w:rsidRPr="00140E21">
              <w:t>Last used EPS PLMN ID</w:t>
            </w:r>
          </w:p>
        </w:tc>
        <w:tc>
          <w:tcPr>
            <w:tcW w:w="6574" w:type="dxa"/>
          </w:tcPr>
          <w:p w14:paraId="16117276" w14:textId="77777777" w:rsidR="003D2389" w:rsidRPr="00140E21" w:rsidRDefault="003D2389" w:rsidP="001659BD">
            <w:pPr>
              <w:pStyle w:val="TAL"/>
              <w:keepNext w:val="0"/>
              <w:rPr>
                <w:lang w:eastAsia="zh-CN"/>
              </w:rPr>
            </w:pPr>
            <w:r w:rsidRPr="00140E21">
              <w:rPr>
                <w:lang w:eastAsia="zh-CN"/>
              </w:rPr>
              <w:t>The identifier of the last used EPS PLMN.</w:t>
            </w:r>
          </w:p>
        </w:tc>
      </w:tr>
      <w:tr w:rsidR="003D2389" w:rsidRPr="00140E21" w14:paraId="1ECF0239" w14:textId="77777777" w:rsidTr="008C0B98">
        <w:trPr>
          <w:cantSplit/>
          <w:jc w:val="center"/>
        </w:trPr>
        <w:tc>
          <w:tcPr>
            <w:tcW w:w="3055" w:type="dxa"/>
          </w:tcPr>
          <w:p w14:paraId="3A27822B" w14:textId="77777777" w:rsidR="003D2389" w:rsidRPr="00140E21" w:rsidRDefault="003D2389" w:rsidP="001659BD">
            <w:pPr>
              <w:pStyle w:val="TAL"/>
              <w:keepNext w:val="0"/>
            </w:pPr>
            <w:r w:rsidRPr="00140E21">
              <w:t>Paging Assistance Data for CE capable UE</w:t>
            </w:r>
          </w:p>
        </w:tc>
        <w:tc>
          <w:tcPr>
            <w:tcW w:w="6574" w:type="dxa"/>
          </w:tcPr>
          <w:p w14:paraId="18B97BCC" w14:textId="77777777" w:rsidR="003D2389" w:rsidRPr="00140E21" w:rsidRDefault="003D2389" w:rsidP="001659BD">
            <w:pPr>
              <w:pStyle w:val="TAL"/>
              <w:keepNext w:val="0"/>
              <w:rPr>
                <w:lang w:eastAsia="zh-CN"/>
              </w:rPr>
            </w:pPr>
            <w:r w:rsidRPr="00140E21">
              <w:rPr>
                <w:lang w:eastAsia="zh-CN"/>
              </w:rPr>
              <w:t xml:space="preserve">Paging Assistance Data for Enhanced Coverage level and cell ID provided by the last NG-RAN the UE </w:t>
            </w:r>
            <w:proofErr w:type="gramStart"/>
            <w:r w:rsidRPr="00140E21">
              <w:rPr>
                <w:lang w:eastAsia="zh-CN"/>
              </w:rPr>
              <w:t>was connected</w:t>
            </w:r>
            <w:proofErr w:type="gramEnd"/>
            <w:r w:rsidRPr="00140E21">
              <w:rPr>
                <w:lang w:eastAsia="zh-CN"/>
              </w:rPr>
              <w:t xml:space="preserve"> to.</w:t>
            </w:r>
          </w:p>
        </w:tc>
      </w:tr>
      <w:tr w:rsidR="003D2389" w:rsidRPr="00140E21" w14:paraId="17303770" w14:textId="77777777" w:rsidTr="008C0B98">
        <w:trPr>
          <w:cantSplit/>
          <w:jc w:val="center"/>
        </w:trPr>
        <w:tc>
          <w:tcPr>
            <w:tcW w:w="3055" w:type="dxa"/>
          </w:tcPr>
          <w:p w14:paraId="069518A1" w14:textId="77777777" w:rsidR="003D2389" w:rsidRPr="00140E21" w:rsidRDefault="003D2389" w:rsidP="001659BD">
            <w:pPr>
              <w:pStyle w:val="TAL"/>
              <w:keepNext w:val="0"/>
            </w:pPr>
            <w:r w:rsidRPr="00140E21">
              <w:t>Enhanced Coverage Restricted Information</w:t>
            </w:r>
          </w:p>
        </w:tc>
        <w:tc>
          <w:tcPr>
            <w:tcW w:w="6574" w:type="dxa"/>
          </w:tcPr>
          <w:p w14:paraId="20DE9CC0" w14:textId="77777777" w:rsidR="003D2389" w:rsidRPr="00140E21" w:rsidRDefault="003D2389" w:rsidP="001659BD">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3D2389" w:rsidRPr="00140E21" w14:paraId="6F716701" w14:textId="77777777" w:rsidTr="008C0B98">
        <w:trPr>
          <w:cantSplit/>
          <w:jc w:val="center"/>
        </w:trPr>
        <w:tc>
          <w:tcPr>
            <w:tcW w:w="3055" w:type="dxa"/>
          </w:tcPr>
          <w:p w14:paraId="2FCB7451" w14:textId="77777777" w:rsidR="003D2389" w:rsidRPr="00140E21" w:rsidRDefault="003D2389" w:rsidP="001659BD">
            <w:pPr>
              <w:pStyle w:val="TAL"/>
              <w:keepNext w:val="0"/>
            </w:pPr>
            <w:r>
              <w:t>NB-</w:t>
            </w:r>
            <w:proofErr w:type="spellStart"/>
            <w:r>
              <w:t>IoT</w:t>
            </w:r>
            <w:proofErr w:type="spellEnd"/>
            <w:r>
              <w:t xml:space="preserve"> Enhanced Coverage Restricted Information</w:t>
            </w:r>
          </w:p>
        </w:tc>
        <w:tc>
          <w:tcPr>
            <w:tcW w:w="6574" w:type="dxa"/>
          </w:tcPr>
          <w:p w14:paraId="2B3A1CD8" w14:textId="77777777" w:rsidR="003D2389" w:rsidRPr="00140E21" w:rsidRDefault="003D2389" w:rsidP="001659BD">
            <w:pPr>
              <w:pStyle w:val="TAL"/>
              <w:keepNext w:val="0"/>
              <w:rPr>
                <w:lang w:eastAsia="zh-CN"/>
              </w:rPr>
            </w:pPr>
            <w:r>
              <w:rPr>
                <w:lang w:eastAsia="zh-CN"/>
              </w:rPr>
              <w:t>Specifies per PLMN whether the Enhanced Coverage is restricted or not for the UE.</w:t>
            </w:r>
          </w:p>
        </w:tc>
      </w:tr>
      <w:tr w:rsidR="003D2389" w:rsidRPr="00140E21" w14:paraId="719FF042" w14:textId="77777777" w:rsidTr="008C0B98">
        <w:trPr>
          <w:cantSplit/>
          <w:jc w:val="center"/>
        </w:trPr>
        <w:tc>
          <w:tcPr>
            <w:tcW w:w="3055" w:type="dxa"/>
          </w:tcPr>
          <w:p w14:paraId="6C8977B7" w14:textId="77777777" w:rsidR="003D2389" w:rsidRPr="00140E21" w:rsidRDefault="003D2389" w:rsidP="001659BD">
            <w:pPr>
              <w:pStyle w:val="TAL"/>
              <w:keepNext w:val="0"/>
            </w:pPr>
            <w:r w:rsidRPr="00140E21">
              <w:t>Service Gap Time</w:t>
            </w:r>
          </w:p>
        </w:tc>
        <w:tc>
          <w:tcPr>
            <w:tcW w:w="6574" w:type="dxa"/>
          </w:tcPr>
          <w:p w14:paraId="70C2861D" w14:textId="77777777" w:rsidR="003D2389" w:rsidRPr="00140E21" w:rsidRDefault="003D2389" w:rsidP="001659BD">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3D2389" w:rsidRPr="00140E21" w14:paraId="0E33523A" w14:textId="77777777" w:rsidTr="008C0B98">
        <w:trPr>
          <w:cantSplit/>
          <w:jc w:val="center"/>
        </w:trPr>
        <w:tc>
          <w:tcPr>
            <w:tcW w:w="3055" w:type="dxa"/>
          </w:tcPr>
          <w:p w14:paraId="1FD0F935" w14:textId="77777777" w:rsidR="003D2389" w:rsidRPr="00140E21" w:rsidRDefault="003D2389" w:rsidP="001659BD">
            <w:pPr>
              <w:pStyle w:val="TAL"/>
              <w:keepNext w:val="0"/>
            </w:pPr>
            <w:r w:rsidRPr="00140E21">
              <w:t>Running Service Gap expiry time</w:t>
            </w:r>
          </w:p>
        </w:tc>
        <w:tc>
          <w:tcPr>
            <w:tcW w:w="6574" w:type="dxa"/>
          </w:tcPr>
          <w:p w14:paraId="2EF52904" w14:textId="77777777" w:rsidR="003D2389" w:rsidRPr="00140E21" w:rsidRDefault="003D2389" w:rsidP="001659BD">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3D2389" w:rsidRPr="00140E21" w14:paraId="78D42CA3" w14:textId="77777777" w:rsidTr="008C0B98">
        <w:trPr>
          <w:cantSplit/>
          <w:jc w:val="center"/>
        </w:trPr>
        <w:tc>
          <w:tcPr>
            <w:tcW w:w="3055" w:type="dxa"/>
          </w:tcPr>
          <w:p w14:paraId="61E63164" w14:textId="77777777" w:rsidR="003D2389" w:rsidRPr="00140E21" w:rsidRDefault="003D2389" w:rsidP="001659BD">
            <w:pPr>
              <w:pStyle w:val="TAL"/>
              <w:keepNext w:val="0"/>
            </w:pPr>
            <w:r w:rsidRPr="00140E21">
              <w:t>NB-</w:t>
            </w:r>
            <w:proofErr w:type="spellStart"/>
            <w:r w:rsidRPr="00140E21">
              <w:t>IoT</w:t>
            </w:r>
            <w:proofErr w:type="spellEnd"/>
            <w:r w:rsidRPr="00140E21">
              <w:t xml:space="preserve"> UE Priority</w:t>
            </w:r>
          </w:p>
        </w:tc>
        <w:tc>
          <w:tcPr>
            <w:tcW w:w="6574" w:type="dxa"/>
          </w:tcPr>
          <w:p w14:paraId="5701BD9E" w14:textId="77777777" w:rsidR="003D2389" w:rsidRPr="00140E21" w:rsidRDefault="003D2389" w:rsidP="001659BD">
            <w:pPr>
              <w:pStyle w:val="TAL"/>
              <w:keepNext w:val="0"/>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3D2389" w:rsidRPr="00140E21" w14:paraId="77FF8ADF" w14:textId="77777777" w:rsidTr="008C0B98">
        <w:trPr>
          <w:cantSplit/>
          <w:jc w:val="center"/>
        </w:trPr>
        <w:tc>
          <w:tcPr>
            <w:tcW w:w="3055" w:type="dxa"/>
          </w:tcPr>
          <w:p w14:paraId="7EC16C09" w14:textId="77777777" w:rsidR="003D2389" w:rsidRPr="00140E21" w:rsidRDefault="003D2389" w:rsidP="001659BD">
            <w:pPr>
              <w:pStyle w:val="TAL"/>
              <w:keepNext w:val="0"/>
            </w:pPr>
            <w:r w:rsidRPr="00140E21">
              <w:t>List of Small Data Rate Control Statuses</w:t>
            </w:r>
          </w:p>
        </w:tc>
        <w:tc>
          <w:tcPr>
            <w:tcW w:w="6574" w:type="dxa"/>
          </w:tcPr>
          <w:p w14:paraId="5D5A9B2A" w14:textId="77777777" w:rsidR="003D2389" w:rsidRPr="00140E21" w:rsidRDefault="003D2389" w:rsidP="001659BD">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3D2389" w:rsidRPr="00140E21" w14:paraId="081E0579" w14:textId="77777777" w:rsidTr="008C0B98">
        <w:trPr>
          <w:cantSplit/>
          <w:jc w:val="center"/>
        </w:trPr>
        <w:tc>
          <w:tcPr>
            <w:tcW w:w="3055" w:type="dxa"/>
          </w:tcPr>
          <w:p w14:paraId="217F8D71" w14:textId="77777777" w:rsidR="003D2389" w:rsidRPr="00140E21" w:rsidRDefault="003D2389" w:rsidP="001659BD">
            <w:pPr>
              <w:pStyle w:val="TAL"/>
              <w:keepNext w:val="0"/>
            </w:pPr>
            <w:r w:rsidRPr="00140E21">
              <w:t>List of APN Rate Control Statuses</w:t>
            </w:r>
          </w:p>
        </w:tc>
        <w:tc>
          <w:tcPr>
            <w:tcW w:w="6574" w:type="dxa"/>
          </w:tcPr>
          <w:p w14:paraId="3561E86A" w14:textId="77777777" w:rsidR="003D2389" w:rsidRPr="00140E21" w:rsidRDefault="003D2389" w:rsidP="001659BD">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 xml:space="preserve">TS 23.401 [13]) received from an MME when mobility from EPC to 5GC occurs. This information </w:t>
            </w:r>
            <w:proofErr w:type="gramStart"/>
            <w:r w:rsidRPr="00140E21">
              <w:rPr>
                <w:lang w:eastAsia="zh-CN"/>
              </w:rPr>
              <w:t>is provided</w:t>
            </w:r>
            <w:proofErr w:type="gramEnd"/>
            <w:r w:rsidRPr="00140E21">
              <w:rPr>
                <w:lang w:eastAsia="zh-CN"/>
              </w:rPr>
              <w:t xml:space="preserve"> to the MME during 5GC to EPC mobility.</w:t>
            </w:r>
          </w:p>
        </w:tc>
      </w:tr>
      <w:tr w:rsidR="003D2389" w:rsidRPr="00140E21" w14:paraId="64FC8C61" w14:textId="77777777" w:rsidTr="008C0B98">
        <w:trPr>
          <w:cantSplit/>
          <w:jc w:val="center"/>
        </w:trPr>
        <w:tc>
          <w:tcPr>
            <w:tcW w:w="3055" w:type="dxa"/>
          </w:tcPr>
          <w:p w14:paraId="02C4BA11" w14:textId="77777777" w:rsidR="003D2389" w:rsidRPr="00140E21" w:rsidRDefault="003D2389" w:rsidP="001659BD">
            <w:pPr>
              <w:pStyle w:val="TAL"/>
              <w:keepNext w:val="0"/>
            </w:pPr>
            <w:r>
              <w:t>UE positioning capability</w:t>
            </w:r>
          </w:p>
        </w:tc>
        <w:tc>
          <w:tcPr>
            <w:tcW w:w="6574" w:type="dxa"/>
          </w:tcPr>
          <w:p w14:paraId="5022E01D" w14:textId="77777777" w:rsidR="003D2389" w:rsidRPr="00140E21" w:rsidRDefault="003D2389" w:rsidP="001659BD">
            <w:pPr>
              <w:pStyle w:val="TAL"/>
              <w:keepNext w:val="0"/>
              <w:rPr>
                <w:lang w:eastAsia="zh-CN"/>
              </w:rPr>
            </w:pPr>
            <w:r>
              <w:rPr>
                <w:lang w:eastAsia="zh-CN"/>
              </w:rPr>
              <w:t>Information sent by the LMF and stored in the AMF. The AMF sends this information along with the location request to the LMF.</w:t>
            </w:r>
          </w:p>
        </w:tc>
      </w:tr>
      <w:tr w:rsidR="003D2389" w:rsidRPr="00140E21" w14:paraId="7D2F03AF" w14:textId="77777777" w:rsidTr="008C0B98">
        <w:trPr>
          <w:cantSplit/>
          <w:jc w:val="center"/>
        </w:trPr>
        <w:tc>
          <w:tcPr>
            <w:tcW w:w="3055" w:type="dxa"/>
          </w:tcPr>
          <w:p w14:paraId="47A25FE5" w14:textId="77777777" w:rsidR="003D2389" w:rsidRPr="00140E21" w:rsidRDefault="003D2389" w:rsidP="001659BD">
            <w:pPr>
              <w:pStyle w:val="TAL"/>
              <w:keepNext w:val="0"/>
            </w:pPr>
            <w:r>
              <w:t>UE LCS User plane connection information</w:t>
            </w:r>
          </w:p>
        </w:tc>
        <w:tc>
          <w:tcPr>
            <w:tcW w:w="6574" w:type="dxa"/>
          </w:tcPr>
          <w:p w14:paraId="3B45BB4B" w14:textId="77777777" w:rsidR="003D2389" w:rsidRPr="00140E21" w:rsidRDefault="003D2389" w:rsidP="001659BD">
            <w:pPr>
              <w:pStyle w:val="TAL"/>
              <w:keepNext w:val="0"/>
              <w:rPr>
                <w:lang w:eastAsia="zh-CN"/>
              </w:rPr>
            </w:pPr>
            <w:r>
              <w:rPr>
                <w:lang w:eastAsia="zh-CN"/>
              </w:rPr>
              <w:t>Information of UE LCS-UP connection indicating the UE has a maintained LCS User Plane connection with certain LMFs.</w:t>
            </w:r>
          </w:p>
        </w:tc>
      </w:tr>
      <w:tr w:rsidR="003D2389" w:rsidRPr="00140E21" w14:paraId="06DB55CD" w14:textId="77777777" w:rsidTr="008C0B98">
        <w:trPr>
          <w:cantSplit/>
          <w:jc w:val="center"/>
        </w:trPr>
        <w:tc>
          <w:tcPr>
            <w:tcW w:w="9629" w:type="dxa"/>
            <w:gridSpan w:val="2"/>
          </w:tcPr>
          <w:p w14:paraId="0FAD4FCE" w14:textId="77777777" w:rsidR="003D2389" w:rsidRPr="00140E21" w:rsidRDefault="003D2389" w:rsidP="001659BD">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3D2389" w:rsidRPr="00140E21" w14:paraId="7D2102C5" w14:textId="77777777" w:rsidTr="008C0B98">
        <w:trPr>
          <w:cantSplit/>
          <w:jc w:val="center"/>
        </w:trPr>
        <w:tc>
          <w:tcPr>
            <w:tcW w:w="3055" w:type="dxa"/>
          </w:tcPr>
          <w:p w14:paraId="27774349" w14:textId="77777777" w:rsidR="003D2389" w:rsidRPr="00140E21" w:rsidRDefault="003D2389" w:rsidP="001659BD">
            <w:pPr>
              <w:pStyle w:val="TAL"/>
              <w:keepNext w:val="0"/>
              <w:rPr>
                <w:lang w:eastAsia="ko-KR"/>
              </w:rPr>
            </w:pPr>
            <w:r w:rsidRPr="00140E21">
              <w:t>Access Type</w:t>
            </w:r>
          </w:p>
        </w:tc>
        <w:tc>
          <w:tcPr>
            <w:tcW w:w="6574" w:type="dxa"/>
          </w:tcPr>
          <w:p w14:paraId="255D08A2" w14:textId="77777777" w:rsidR="003D2389" w:rsidRPr="00140E21" w:rsidRDefault="003D2389" w:rsidP="001659BD">
            <w:pPr>
              <w:pStyle w:val="TAL"/>
              <w:keepNext w:val="0"/>
            </w:pPr>
            <w:r w:rsidRPr="00140E21">
              <w:t>Indicates the access type for this context.</w:t>
            </w:r>
          </w:p>
        </w:tc>
      </w:tr>
      <w:tr w:rsidR="003D2389" w:rsidRPr="00140E21" w14:paraId="07F5CEFD" w14:textId="77777777" w:rsidTr="008C0B98">
        <w:trPr>
          <w:cantSplit/>
          <w:jc w:val="center"/>
        </w:trPr>
        <w:tc>
          <w:tcPr>
            <w:tcW w:w="3055" w:type="dxa"/>
          </w:tcPr>
          <w:p w14:paraId="76742A30" w14:textId="77777777" w:rsidR="003D2389" w:rsidRPr="00140E21" w:rsidRDefault="003D2389" w:rsidP="001659BD">
            <w:pPr>
              <w:pStyle w:val="TAL"/>
              <w:keepNext w:val="0"/>
              <w:rPr>
                <w:lang w:eastAsia="ko-KR"/>
              </w:rPr>
            </w:pPr>
            <w:r w:rsidRPr="00140E21">
              <w:t>RM State</w:t>
            </w:r>
          </w:p>
        </w:tc>
        <w:tc>
          <w:tcPr>
            <w:tcW w:w="6574" w:type="dxa"/>
          </w:tcPr>
          <w:p w14:paraId="61835F8F" w14:textId="77777777" w:rsidR="003D2389" w:rsidRPr="00140E21" w:rsidRDefault="003D2389" w:rsidP="001659BD">
            <w:pPr>
              <w:pStyle w:val="TAL"/>
              <w:keepNext w:val="0"/>
            </w:pPr>
            <w:r w:rsidRPr="00140E21">
              <w:t>Registration management state.</w:t>
            </w:r>
          </w:p>
        </w:tc>
      </w:tr>
      <w:tr w:rsidR="003D2389" w:rsidRPr="00140E21" w14:paraId="26082026" w14:textId="77777777" w:rsidTr="008C0B98">
        <w:trPr>
          <w:cantSplit/>
          <w:jc w:val="center"/>
        </w:trPr>
        <w:tc>
          <w:tcPr>
            <w:tcW w:w="3055" w:type="dxa"/>
          </w:tcPr>
          <w:p w14:paraId="7C1271CF" w14:textId="77777777" w:rsidR="003D2389" w:rsidRPr="00140E21" w:rsidRDefault="003D2389" w:rsidP="001659BD">
            <w:pPr>
              <w:pStyle w:val="TAL"/>
              <w:keepNext w:val="0"/>
              <w:rPr>
                <w:lang w:eastAsia="ko-KR"/>
              </w:rPr>
            </w:pPr>
            <w:r>
              <w:rPr>
                <w:lang w:eastAsia="ko-KR"/>
              </w:rPr>
              <w:lastRenderedPageBreak/>
              <w:t>UUAA-MM Status</w:t>
            </w:r>
          </w:p>
        </w:tc>
        <w:tc>
          <w:tcPr>
            <w:tcW w:w="6574" w:type="dxa"/>
          </w:tcPr>
          <w:p w14:paraId="6AA5115A" w14:textId="77777777" w:rsidR="003D2389" w:rsidRDefault="003D2389" w:rsidP="001659BD">
            <w:pPr>
              <w:pStyle w:val="TAL"/>
              <w:keepNext w:val="0"/>
            </w:pPr>
            <w:r>
              <w:t xml:space="preserve">Indicates the status of UUAA-MM if the AMF </w:t>
            </w:r>
            <w:proofErr w:type="gramStart"/>
            <w:r>
              <w:t>is configured</w:t>
            </w:r>
            <w:proofErr w:type="gramEnd"/>
            <w:r>
              <w:t xml:space="preserve"> to perform the UAV authentication/authorization at 5GS registration as described in clause 5.2.2 of TS 23.256 [80]. Possible states are "PENDING", "SUCCESS", "FAILED".</w:t>
            </w:r>
          </w:p>
          <w:p w14:paraId="59978CF9" w14:textId="77777777" w:rsidR="003D2389" w:rsidRPr="00140E21" w:rsidRDefault="003D2389" w:rsidP="001659BD">
            <w:pPr>
              <w:pStyle w:val="TAL"/>
              <w:keepNext w:val="0"/>
            </w:pPr>
            <w:r>
              <w:t>For status "PENDING" and "</w:t>
            </w:r>
            <w:proofErr w:type="gramStart"/>
            <w:r>
              <w:t>FAILED"</w:t>
            </w:r>
            <w:proofErr w:type="gramEnd"/>
            <w:r>
              <w:t xml:space="preserve"> the AMF rejects any PDU session establishment request from the UE for DNN and S-NSSAI that are used for UAS services.</w:t>
            </w:r>
          </w:p>
        </w:tc>
      </w:tr>
      <w:tr w:rsidR="003D2389" w:rsidRPr="00140E21" w14:paraId="0BBCD10B" w14:textId="77777777" w:rsidTr="008C0B98">
        <w:trPr>
          <w:cantSplit/>
          <w:jc w:val="center"/>
        </w:trPr>
        <w:tc>
          <w:tcPr>
            <w:tcW w:w="3055" w:type="dxa"/>
          </w:tcPr>
          <w:p w14:paraId="20C616AB" w14:textId="77777777" w:rsidR="003D2389" w:rsidRPr="00140E21" w:rsidRDefault="003D2389" w:rsidP="001659BD">
            <w:pPr>
              <w:pStyle w:val="TAL"/>
              <w:keepNext w:val="0"/>
              <w:rPr>
                <w:lang w:eastAsia="ko-KR"/>
              </w:rPr>
            </w:pPr>
            <w:r w:rsidRPr="00140E21">
              <w:t>Registration Area</w:t>
            </w:r>
          </w:p>
        </w:tc>
        <w:tc>
          <w:tcPr>
            <w:tcW w:w="6574" w:type="dxa"/>
          </w:tcPr>
          <w:p w14:paraId="6A604ED2" w14:textId="77777777" w:rsidR="003D2389" w:rsidRPr="00140E21" w:rsidRDefault="003D2389" w:rsidP="001659BD">
            <w:pPr>
              <w:pStyle w:val="TAL"/>
              <w:keepNext w:val="0"/>
            </w:pPr>
            <w:r w:rsidRPr="00140E21">
              <w:t>Current Registration Area (a set of tracking areas in TAI List).</w:t>
            </w:r>
          </w:p>
        </w:tc>
      </w:tr>
      <w:tr w:rsidR="003D2389" w:rsidRPr="00140E21" w14:paraId="1C2C5AF5" w14:textId="77777777" w:rsidTr="008C0B98">
        <w:trPr>
          <w:cantSplit/>
          <w:jc w:val="center"/>
        </w:trPr>
        <w:tc>
          <w:tcPr>
            <w:tcW w:w="3055" w:type="dxa"/>
          </w:tcPr>
          <w:p w14:paraId="65AC450C" w14:textId="77777777" w:rsidR="003D2389" w:rsidRPr="00140E21" w:rsidRDefault="003D2389" w:rsidP="001659BD">
            <w:pPr>
              <w:pStyle w:val="TAL"/>
              <w:keepNext w:val="0"/>
              <w:rPr>
                <w:rFonts w:eastAsia="SimSun"/>
                <w:lang w:eastAsia="zh-CN"/>
              </w:rPr>
            </w:pPr>
            <w:r w:rsidRPr="00140E21">
              <w:t xml:space="preserve">TAI of last </w:t>
            </w:r>
            <w:r w:rsidRPr="00140E21">
              <w:rPr>
                <w:rFonts w:eastAsia="SimSun"/>
                <w:lang w:eastAsia="zh-CN"/>
              </w:rPr>
              <w:t>Registration</w:t>
            </w:r>
          </w:p>
        </w:tc>
        <w:tc>
          <w:tcPr>
            <w:tcW w:w="6574" w:type="dxa"/>
          </w:tcPr>
          <w:p w14:paraId="1CE1C417" w14:textId="77777777" w:rsidR="003D2389" w:rsidRPr="00140E21" w:rsidRDefault="003D2389" w:rsidP="001659BD">
            <w:pPr>
              <w:pStyle w:val="TAL"/>
              <w:keepNext w:val="0"/>
            </w:pPr>
            <w:r w:rsidRPr="00140E21">
              <w:t xml:space="preserve">TAI of the TA in which the last Registration Request </w:t>
            </w:r>
            <w:proofErr w:type="gramStart"/>
            <w:r w:rsidRPr="00140E21">
              <w:t>was initiated</w:t>
            </w:r>
            <w:proofErr w:type="gramEnd"/>
            <w:r w:rsidRPr="00140E21">
              <w:t>.</w:t>
            </w:r>
          </w:p>
        </w:tc>
      </w:tr>
      <w:tr w:rsidR="003D2389" w:rsidRPr="00140E21" w14:paraId="414117CD" w14:textId="77777777" w:rsidTr="008C0B98">
        <w:trPr>
          <w:cantSplit/>
          <w:jc w:val="center"/>
        </w:trPr>
        <w:tc>
          <w:tcPr>
            <w:tcW w:w="3055" w:type="dxa"/>
          </w:tcPr>
          <w:p w14:paraId="6CAA301C" w14:textId="77777777" w:rsidR="003D2389" w:rsidRPr="00140E21" w:rsidRDefault="003D2389" w:rsidP="001659BD">
            <w:pPr>
              <w:pStyle w:val="TAL"/>
              <w:keepNext w:val="0"/>
            </w:pPr>
            <w:r w:rsidRPr="00140E21">
              <w:rPr>
                <w:noProof/>
              </w:rPr>
              <w:t>User Location Information</w:t>
            </w:r>
          </w:p>
        </w:tc>
        <w:tc>
          <w:tcPr>
            <w:tcW w:w="6574" w:type="dxa"/>
          </w:tcPr>
          <w:p w14:paraId="58048A79" w14:textId="77777777" w:rsidR="003D2389" w:rsidRPr="00140E21" w:rsidRDefault="003D2389" w:rsidP="001659BD">
            <w:pPr>
              <w:pStyle w:val="TAL"/>
              <w:keepNext w:val="0"/>
            </w:pPr>
            <w:r w:rsidRPr="00140E21">
              <w:t>Information on user location.</w:t>
            </w:r>
          </w:p>
        </w:tc>
      </w:tr>
      <w:tr w:rsidR="003D2389" w:rsidRPr="00140E21" w14:paraId="13052071" w14:textId="77777777" w:rsidTr="008C0B98">
        <w:trPr>
          <w:cantSplit/>
          <w:jc w:val="center"/>
        </w:trPr>
        <w:tc>
          <w:tcPr>
            <w:tcW w:w="3055" w:type="dxa"/>
          </w:tcPr>
          <w:p w14:paraId="793AF720" w14:textId="77777777" w:rsidR="003D2389" w:rsidRPr="00140E21" w:rsidRDefault="003D2389" w:rsidP="001659BD">
            <w:pPr>
              <w:pStyle w:val="TAL"/>
              <w:keepNext w:val="0"/>
            </w:pPr>
            <w:r w:rsidRPr="00140E21">
              <w:t>Mobility Restrictions</w:t>
            </w:r>
          </w:p>
        </w:tc>
        <w:tc>
          <w:tcPr>
            <w:tcW w:w="6574" w:type="dxa"/>
          </w:tcPr>
          <w:p w14:paraId="662776CA" w14:textId="77777777" w:rsidR="003D2389" w:rsidRPr="00140E21" w:rsidRDefault="003D2389" w:rsidP="001659BD">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 xml:space="preserve">optionally an indication whether the UE </w:t>
            </w:r>
            <w:proofErr w:type="gramStart"/>
            <w:r w:rsidRPr="00140E21">
              <w:t>is only allowed</w:t>
            </w:r>
            <w:proofErr w:type="gramEnd"/>
            <w:r w:rsidRPr="00140E21">
              <w:t xml:space="preserve"> to access 5GS via CAG cells.</w:t>
            </w:r>
            <w:r>
              <w:t xml:space="preserve"> Each entry in the Allowed CAG list may also be associated with validity conditions (NOTE 4).</w:t>
            </w:r>
          </w:p>
        </w:tc>
      </w:tr>
      <w:tr w:rsidR="003D2389" w:rsidRPr="00140E21" w14:paraId="0B30F504" w14:textId="77777777" w:rsidTr="008C0B98">
        <w:trPr>
          <w:cantSplit/>
          <w:jc w:val="center"/>
        </w:trPr>
        <w:tc>
          <w:tcPr>
            <w:tcW w:w="3055" w:type="dxa"/>
          </w:tcPr>
          <w:p w14:paraId="46BA4898" w14:textId="77777777" w:rsidR="003D2389" w:rsidRPr="00140E21" w:rsidRDefault="003D2389" w:rsidP="001659BD">
            <w:pPr>
              <w:pStyle w:val="TAL"/>
              <w:keepNext w:val="0"/>
              <w:rPr>
                <w:rFonts w:eastAsia="SimSun"/>
                <w:lang w:eastAsia="zh-CN"/>
              </w:rPr>
            </w:pPr>
            <w:r w:rsidRPr="00140E21">
              <w:t>Security Information</w:t>
            </w:r>
            <w:r w:rsidRPr="00140E21">
              <w:rPr>
                <w:rFonts w:eastAsia="SimSun"/>
                <w:lang w:eastAsia="zh-CN"/>
              </w:rPr>
              <w:t xml:space="preserve"> for CP</w:t>
            </w:r>
          </w:p>
        </w:tc>
        <w:tc>
          <w:tcPr>
            <w:tcW w:w="6574" w:type="dxa"/>
          </w:tcPr>
          <w:p w14:paraId="737FDC3D" w14:textId="77777777" w:rsidR="003D2389" w:rsidRPr="00140E21" w:rsidRDefault="003D2389" w:rsidP="001659BD">
            <w:pPr>
              <w:pStyle w:val="TAL"/>
              <w:keepNext w:val="0"/>
            </w:pPr>
            <w:r w:rsidRPr="00140E21">
              <w:rPr>
                <w:rFonts w:eastAsia="SimSun"/>
                <w:lang w:eastAsia="zh-CN"/>
              </w:rPr>
              <w:t>As defined in TS 33.501 [15].</w:t>
            </w:r>
          </w:p>
        </w:tc>
      </w:tr>
      <w:tr w:rsidR="003D2389" w:rsidRPr="00140E21" w14:paraId="6450AF56" w14:textId="77777777" w:rsidTr="008C0B98">
        <w:trPr>
          <w:cantSplit/>
          <w:jc w:val="center"/>
        </w:trPr>
        <w:tc>
          <w:tcPr>
            <w:tcW w:w="3055" w:type="dxa"/>
          </w:tcPr>
          <w:p w14:paraId="703460CF" w14:textId="77777777" w:rsidR="003D2389" w:rsidRPr="00140E21" w:rsidRDefault="003D2389" w:rsidP="001659BD">
            <w:pPr>
              <w:pStyle w:val="TAL"/>
              <w:keepNext w:val="0"/>
            </w:pPr>
            <w:r w:rsidRPr="00140E21">
              <w:t>Security Information</w:t>
            </w:r>
            <w:r w:rsidRPr="00140E21">
              <w:rPr>
                <w:rFonts w:eastAsia="SimSun"/>
                <w:lang w:eastAsia="zh-CN"/>
              </w:rPr>
              <w:t xml:space="preserve"> for UP</w:t>
            </w:r>
          </w:p>
        </w:tc>
        <w:tc>
          <w:tcPr>
            <w:tcW w:w="6574" w:type="dxa"/>
          </w:tcPr>
          <w:p w14:paraId="2472D48B" w14:textId="77777777" w:rsidR="003D2389" w:rsidRPr="00140E21" w:rsidRDefault="003D2389" w:rsidP="001659BD">
            <w:pPr>
              <w:pStyle w:val="TAL"/>
              <w:keepNext w:val="0"/>
            </w:pPr>
            <w:r w:rsidRPr="00140E21">
              <w:rPr>
                <w:rFonts w:eastAsia="SimSun"/>
                <w:lang w:eastAsia="zh-CN"/>
              </w:rPr>
              <w:t>As defined in TS 33.501 [15].</w:t>
            </w:r>
          </w:p>
        </w:tc>
      </w:tr>
      <w:tr w:rsidR="003D2389" w:rsidRPr="00140E21" w14:paraId="58095F2B" w14:textId="77777777" w:rsidTr="008C0B98">
        <w:trPr>
          <w:cantSplit/>
          <w:jc w:val="center"/>
        </w:trPr>
        <w:tc>
          <w:tcPr>
            <w:tcW w:w="3055" w:type="dxa"/>
          </w:tcPr>
          <w:p w14:paraId="06636417" w14:textId="77777777" w:rsidR="003D2389" w:rsidRPr="00140E21" w:rsidRDefault="003D2389" w:rsidP="001659BD">
            <w:pPr>
              <w:pStyle w:val="TAL"/>
              <w:keepNext w:val="0"/>
            </w:pPr>
            <w:r w:rsidRPr="00140E21">
              <w:rPr>
                <w:lang w:eastAsia="ko-KR"/>
              </w:rPr>
              <w:t>Allowed NSSAI</w:t>
            </w:r>
          </w:p>
        </w:tc>
        <w:tc>
          <w:tcPr>
            <w:tcW w:w="6574" w:type="dxa"/>
          </w:tcPr>
          <w:p w14:paraId="2E0384C6" w14:textId="77777777" w:rsidR="003D2389" w:rsidRPr="00140E21" w:rsidRDefault="003D2389" w:rsidP="001659BD">
            <w:pPr>
              <w:pStyle w:val="TAL"/>
              <w:keepNext w:val="0"/>
            </w:pPr>
            <w:r w:rsidRPr="00140E21">
              <w:t>Allowed NSSAI consisting of one or more S-NSSAIs for serving PLMN in the present Registration Area.</w:t>
            </w:r>
          </w:p>
        </w:tc>
      </w:tr>
      <w:tr w:rsidR="003D2389" w:rsidRPr="00140E21" w14:paraId="7C0A4C9D" w14:textId="77777777" w:rsidTr="008C0B98">
        <w:trPr>
          <w:cantSplit/>
          <w:jc w:val="center"/>
        </w:trPr>
        <w:tc>
          <w:tcPr>
            <w:tcW w:w="3055" w:type="dxa"/>
          </w:tcPr>
          <w:p w14:paraId="7A94DA25" w14:textId="77777777" w:rsidR="003D2389" w:rsidRPr="00140E21" w:rsidRDefault="003D2389" w:rsidP="001659BD">
            <w:pPr>
              <w:pStyle w:val="TAL"/>
              <w:keepNext w:val="0"/>
            </w:pPr>
            <w:r w:rsidRPr="00140E21">
              <w:t>Mapping Of Allowed NSSAI</w:t>
            </w:r>
          </w:p>
        </w:tc>
        <w:tc>
          <w:tcPr>
            <w:tcW w:w="6574" w:type="dxa"/>
          </w:tcPr>
          <w:p w14:paraId="3B81C25D" w14:textId="77777777" w:rsidR="003D2389" w:rsidRPr="00140E21" w:rsidRDefault="003D2389" w:rsidP="001659BD">
            <w:pPr>
              <w:pStyle w:val="TAL"/>
              <w:keepNext w:val="0"/>
            </w:pPr>
            <w:r w:rsidRPr="00140E21">
              <w:t>Mapping Of Allowed NSSAI is the mapping of each S-NSSAI of the Allowed NSSAI to the S-NSSAIs of the Subscribed S-NSSAIs.</w:t>
            </w:r>
          </w:p>
        </w:tc>
      </w:tr>
      <w:tr w:rsidR="003D2389" w:rsidRPr="00140E21" w14:paraId="41DCAC62" w14:textId="77777777" w:rsidTr="008C0B98">
        <w:trPr>
          <w:cantSplit/>
          <w:jc w:val="center"/>
        </w:trPr>
        <w:tc>
          <w:tcPr>
            <w:tcW w:w="3055" w:type="dxa"/>
          </w:tcPr>
          <w:p w14:paraId="322A1347" w14:textId="77777777" w:rsidR="003D2389" w:rsidRPr="00140E21" w:rsidRDefault="003D2389" w:rsidP="001659BD">
            <w:pPr>
              <w:pStyle w:val="TAL"/>
              <w:keepNext w:val="0"/>
            </w:pPr>
            <w:r>
              <w:t>Partially Allowed NSSAI</w:t>
            </w:r>
          </w:p>
        </w:tc>
        <w:tc>
          <w:tcPr>
            <w:tcW w:w="6574" w:type="dxa"/>
          </w:tcPr>
          <w:p w14:paraId="13326888" w14:textId="77777777" w:rsidR="003D2389" w:rsidRDefault="003D2389" w:rsidP="001659BD">
            <w:pPr>
              <w:pStyle w:val="TAL"/>
              <w:keepNext w:val="0"/>
            </w:pPr>
            <w:r>
              <w:t>Partially Allowed NSSAI consisting of one or more S-NSSAIs for serving PLMN.</w:t>
            </w:r>
          </w:p>
          <w:p w14:paraId="0FE0E5CD" w14:textId="77777777" w:rsidR="003D2389" w:rsidRPr="00140E21" w:rsidRDefault="003D2389" w:rsidP="001659BD">
            <w:pPr>
              <w:pStyle w:val="TAL"/>
              <w:keepNext w:val="0"/>
            </w:pPr>
            <w:r>
              <w:t>An associated TA-list for each of the S-NSSAIs in the Partially Allowed NSSAI defines in which TAs the S-NSSAI may be used.</w:t>
            </w:r>
          </w:p>
        </w:tc>
      </w:tr>
      <w:tr w:rsidR="003D2389" w:rsidRPr="00140E21" w14:paraId="61CBAE1D" w14:textId="77777777" w:rsidTr="008C0B98">
        <w:trPr>
          <w:cantSplit/>
          <w:jc w:val="center"/>
        </w:trPr>
        <w:tc>
          <w:tcPr>
            <w:tcW w:w="3055" w:type="dxa"/>
          </w:tcPr>
          <w:p w14:paraId="49CE0D4F" w14:textId="77777777" w:rsidR="003D2389" w:rsidRPr="00140E21" w:rsidRDefault="003D2389" w:rsidP="001659BD">
            <w:pPr>
              <w:pStyle w:val="TAL"/>
              <w:keepNext w:val="0"/>
            </w:pPr>
            <w:r>
              <w:t>Mapping Of Partially Allowed NSSAI</w:t>
            </w:r>
          </w:p>
        </w:tc>
        <w:tc>
          <w:tcPr>
            <w:tcW w:w="6574" w:type="dxa"/>
          </w:tcPr>
          <w:p w14:paraId="00E16426" w14:textId="77777777" w:rsidR="003D2389" w:rsidRPr="00140E21" w:rsidRDefault="003D2389" w:rsidP="001659BD">
            <w:pPr>
              <w:pStyle w:val="TAL"/>
              <w:keepNext w:val="0"/>
            </w:pPr>
            <w:r>
              <w:t>Mapping Of Partially Allowed NSSAI is the mapping of each S-NSSAI of the Partially Allowed NSSAI to the S-NSSAIs of the Subscribed S-NSSAIs.</w:t>
            </w:r>
          </w:p>
        </w:tc>
      </w:tr>
      <w:tr w:rsidR="003D2389" w:rsidRPr="00140E21" w14:paraId="08AA79C6" w14:textId="77777777" w:rsidTr="008C0B98">
        <w:trPr>
          <w:cantSplit/>
          <w:jc w:val="center"/>
        </w:trPr>
        <w:tc>
          <w:tcPr>
            <w:tcW w:w="3055" w:type="dxa"/>
          </w:tcPr>
          <w:p w14:paraId="5DE38419" w14:textId="77777777" w:rsidR="003D2389" w:rsidRPr="00140E21" w:rsidRDefault="003D2389" w:rsidP="001659BD">
            <w:pPr>
              <w:pStyle w:val="TAL"/>
              <w:keepNext w:val="0"/>
            </w:pPr>
            <w:r>
              <w:t>S-NSSAIs subject to Network Slice-Specific Authentication and Authorization</w:t>
            </w:r>
          </w:p>
        </w:tc>
        <w:tc>
          <w:tcPr>
            <w:tcW w:w="6574" w:type="dxa"/>
          </w:tcPr>
          <w:p w14:paraId="7C4F9828" w14:textId="77777777" w:rsidR="003D2389" w:rsidRDefault="003D2389" w:rsidP="001659BD">
            <w:pPr>
              <w:pStyle w:val="TAL"/>
              <w:keepNext w:val="0"/>
            </w:pPr>
            <w:r>
              <w:t>Subscribed S-</w:t>
            </w:r>
            <w:proofErr w:type="gramStart"/>
            <w:r>
              <w:t>NSSAIs which</w:t>
            </w:r>
            <w:proofErr w:type="gramEnd"/>
            <w:r>
              <w:t xml:space="preserve"> are subject to NSSAA procedure.</w:t>
            </w:r>
          </w:p>
          <w:p w14:paraId="148D3803" w14:textId="77777777" w:rsidR="003D2389" w:rsidRPr="00140E21" w:rsidRDefault="003D2389" w:rsidP="001659BD">
            <w:pPr>
              <w:pStyle w:val="TAL"/>
              <w:keepNext w:val="0"/>
            </w:pPr>
            <w:r>
              <w:t xml:space="preserve">Also including the status, i.e. result, of the NSSAA </w:t>
            </w:r>
            <w:proofErr w:type="gramStart"/>
            <w:r>
              <w:t>if already executed or whether the S-NSSAI is pending the completion of an NSSAA procedure</w:t>
            </w:r>
            <w:proofErr w:type="gramEnd"/>
            <w:r>
              <w:t>.</w:t>
            </w:r>
          </w:p>
        </w:tc>
      </w:tr>
      <w:tr w:rsidR="003D2389" w:rsidRPr="00140E21" w14:paraId="7ED1EF74" w14:textId="77777777" w:rsidTr="008C0B98">
        <w:trPr>
          <w:cantSplit/>
          <w:jc w:val="center"/>
        </w:trPr>
        <w:tc>
          <w:tcPr>
            <w:tcW w:w="3055" w:type="dxa"/>
          </w:tcPr>
          <w:p w14:paraId="0F0E5AA1" w14:textId="77777777" w:rsidR="003D2389" w:rsidRPr="00140E21" w:rsidRDefault="003D2389" w:rsidP="001659BD">
            <w:pPr>
              <w:pStyle w:val="TAL"/>
              <w:keepNext w:val="0"/>
            </w:pPr>
            <w:r w:rsidRPr="00140E21">
              <w:t>Inclusion of NSSAI in RRC Connection Establishment Allowed by HPLMN</w:t>
            </w:r>
          </w:p>
        </w:tc>
        <w:tc>
          <w:tcPr>
            <w:tcW w:w="6574" w:type="dxa"/>
          </w:tcPr>
          <w:p w14:paraId="34B780B8" w14:textId="77777777" w:rsidR="003D2389" w:rsidRPr="00140E21" w:rsidRDefault="003D2389" w:rsidP="001659BD">
            <w:pPr>
              <w:pStyle w:val="TAL"/>
              <w:keepNext w:val="0"/>
            </w:pPr>
            <w:r w:rsidRPr="00140E21">
              <w:t xml:space="preserve">[Only for 3GPP access] it defines whether the UDM has indicated that the UE </w:t>
            </w:r>
            <w:proofErr w:type="gramStart"/>
            <w:r w:rsidRPr="00140E21">
              <w:t>is allowed</w:t>
            </w:r>
            <w:proofErr w:type="gramEnd"/>
            <w:r w:rsidRPr="00140E21">
              <w:t xml:space="preserve"> to include NSSAI in the RRC connection Establishment in clear text.</w:t>
            </w:r>
          </w:p>
        </w:tc>
      </w:tr>
      <w:tr w:rsidR="003D2389" w:rsidRPr="00140E21" w14:paraId="13770A65" w14:textId="77777777" w:rsidTr="008C0B98">
        <w:trPr>
          <w:cantSplit/>
          <w:jc w:val="center"/>
        </w:trPr>
        <w:tc>
          <w:tcPr>
            <w:tcW w:w="3055" w:type="dxa"/>
          </w:tcPr>
          <w:p w14:paraId="56DC2276" w14:textId="77777777" w:rsidR="003D2389" w:rsidRPr="00140E21" w:rsidRDefault="003D2389" w:rsidP="001659BD">
            <w:pPr>
              <w:pStyle w:val="TAL"/>
              <w:keepNext w:val="0"/>
            </w:pPr>
            <w:r w:rsidRPr="00140E21">
              <w:t xml:space="preserve">Access Stratum Connection Establishment NSSAI Inclusion Mode </w:t>
            </w:r>
          </w:p>
        </w:tc>
        <w:tc>
          <w:tcPr>
            <w:tcW w:w="6574" w:type="dxa"/>
          </w:tcPr>
          <w:p w14:paraId="5622E34E" w14:textId="77777777" w:rsidR="003D2389" w:rsidRPr="00140E21" w:rsidRDefault="003D2389" w:rsidP="001659BD">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3D2389" w:rsidRPr="00140E21" w14:paraId="5A2CF26B" w14:textId="77777777" w:rsidTr="008C0B98">
        <w:trPr>
          <w:cantSplit/>
          <w:jc w:val="center"/>
        </w:trPr>
        <w:tc>
          <w:tcPr>
            <w:tcW w:w="3055" w:type="dxa"/>
          </w:tcPr>
          <w:p w14:paraId="58D67D1C" w14:textId="77777777" w:rsidR="003D2389" w:rsidRPr="00140E21" w:rsidRDefault="003D2389" w:rsidP="001659BD">
            <w:pPr>
              <w:pStyle w:val="TAL"/>
              <w:keepNext w:val="0"/>
            </w:pPr>
            <w:r>
              <w:t>List of mapping of the S-NSSAI to the Alternative S-NSSAI</w:t>
            </w:r>
          </w:p>
        </w:tc>
        <w:tc>
          <w:tcPr>
            <w:tcW w:w="6574" w:type="dxa"/>
          </w:tcPr>
          <w:p w14:paraId="378A92C2" w14:textId="77777777" w:rsidR="003D2389" w:rsidRPr="00140E21" w:rsidRDefault="003D2389" w:rsidP="001659BD">
            <w:pPr>
              <w:pStyle w:val="TAL"/>
              <w:keepNext w:val="0"/>
            </w:pPr>
            <w:r>
              <w:t>Defines the mapping of the replaced S-NSSAIs to the Alternative S-NSSAIs configured to the UE, see clause 5.15.19 of TS 23.501 [2].</w:t>
            </w:r>
          </w:p>
        </w:tc>
      </w:tr>
      <w:tr w:rsidR="003D2389" w:rsidRPr="00140E21" w14:paraId="01F4410E" w14:textId="77777777" w:rsidTr="008C0B98">
        <w:trPr>
          <w:cantSplit/>
          <w:jc w:val="center"/>
        </w:trPr>
        <w:tc>
          <w:tcPr>
            <w:tcW w:w="3055" w:type="dxa"/>
          </w:tcPr>
          <w:p w14:paraId="095CD9D4" w14:textId="77777777" w:rsidR="003D2389" w:rsidRPr="00140E21" w:rsidRDefault="003D2389" w:rsidP="001659BD">
            <w:pPr>
              <w:pStyle w:val="TAL"/>
              <w:keepNext w:val="0"/>
            </w:pPr>
            <w:r>
              <w:t>Slice Deregistration Inactivity Timer Information</w:t>
            </w:r>
          </w:p>
        </w:tc>
        <w:tc>
          <w:tcPr>
            <w:tcW w:w="6574" w:type="dxa"/>
          </w:tcPr>
          <w:p w14:paraId="4A1D3D28" w14:textId="77777777" w:rsidR="003D2389" w:rsidRDefault="003D2389" w:rsidP="001659BD">
            <w:pPr>
              <w:pStyle w:val="TAL"/>
              <w:keepNext w:val="0"/>
            </w:pPr>
            <w:r>
              <w:t>It includes following information per on demand slice:</w:t>
            </w:r>
          </w:p>
          <w:p w14:paraId="5EC008A3" w14:textId="77777777" w:rsidR="003D2389" w:rsidRDefault="003D2389" w:rsidP="001659BD">
            <w:pPr>
              <w:pStyle w:val="TAL"/>
              <w:keepNext w:val="0"/>
              <w:ind w:left="233" w:hanging="233"/>
            </w:pPr>
            <w:proofErr w:type="gramStart"/>
            <w:r>
              <w:t>-</w:t>
            </w:r>
            <w:r>
              <w:tab/>
              <w:t>On</w:t>
            </w:r>
            <w:proofErr w:type="gramEnd"/>
            <w:r>
              <w:t xml:space="preserve"> demand S-NSSAI.</w:t>
            </w:r>
          </w:p>
          <w:p w14:paraId="08183EA5" w14:textId="77777777" w:rsidR="003D2389" w:rsidRDefault="003D2389" w:rsidP="001659BD">
            <w:pPr>
              <w:pStyle w:val="TAL"/>
              <w:keepNext w:val="0"/>
              <w:ind w:left="233" w:hanging="233"/>
            </w:pPr>
            <w:r>
              <w:t>-</w:t>
            </w:r>
            <w:r>
              <w:tab/>
              <w:t xml:space="preserve">Ongoing slice deregistration inactivity timer information, if the slice deregistration inactivity timer </w:t>
            </w:r>
            <w:proofErr w:type="gramStart"/>
            <w:r>
              <w:t>is started</w:t>
            </w:r>
            <w:proofErr w:type="gramEnd"/>
            <w:r>
              <w:t>.</w:t>
            </w:r>
          </w:p>
          <w:p w14:paraId="2527E2DC" w14:textId="77777777" w:rsidR="003D2389" w:rsidRDefault="003D2389" w:rsidP="001659BD">
            <w:pPr>
              <w:pStyle w:val="TAL"/>
              <w:keepNext w:val="0"/>
              <w:ind w:left="233" w:hanging="233"/>
            </w:pPr>
            <w:r>
              <w:t>-</w:t>
            </w:r>
            <w:r>
              <w:tab/>
              <w:t>Configured slice deregistration inactivity timer value(s).</w:t>
            </w:r>
          </w:p>
          <w:p w14:paraId="0636DE21" w14:textId="77777777" w:rsidR="003D2389" w:rsidRPr="00140E21" w:rsidRDefault="003D2389" w:rsidP="001659BD">
            <w:pPr>
              <w:pStyle w:val="TAL"/>
              <w:keepNext w:val="0"/>
            </w:pPr>
            <w:r>
              <w:t xml:space="preserve">For more </w:t>
            </w:r>
            <w:proofErr w:type="gramStart"/>
            <w:r>
              <w:t>detail</w:t>
            </w:r>
            <w:proofErr w:type="gramEnd"/>
            <w:r>
              <w:t xml:space="preserve"> see clause 5.15.15.2 of TS 23.501 [2].</w:t>
            </w:r>
          </w:p>
        </w:tc>
      </w:tr>
      <w:tr w:rsidR="003D2389" w:rsidRPr="00140E21" w14:paraId="378D37BE" w14:textId="77777777" w:rsidTr="008C0B98">
        <w:trPr>
          <w:cantSplit/>
          <w:jc w:val="center"/>
        </w:trPr>
        <w:tc>
          <w:tcPr>
            <w:tcW w:w="3055" w:type="dxa"/>
          </w:tcPr>
          <w:p w14:paraId="127057E2" w14:textId="77777777" w:rsidR="003D2389" w:rsidRPr="00140E21" w:rsidRDefault="003D2389" w:rsidP="001659BD">
            <w:pPr>
              <w:pStyle w:val="TAL"/>
              <w:keepNext w:val="0"/>
            </w:pPr>
            <w:r w:rsidRPr="00140E21">
              <w:t>CM state for UE connected via N3IWF/TNGF</w:t>
            </w:r>
          </w:p>
        </w:tc>
        <w:tc>
          <w:tcPr>
            <w:tcW w:w="6574" w:type="dxa"/>
          </w:tcPr>
          <w:p w14:paraId="7AE82981" w14:textId="77777777" w:rsidR="003D2389" w:rsidRPr="00140E21" w:rsidRDefault="003D2389" w:rsidP="001659BD">
            <w:pPr>
              <w:pStyle w:val="TAL"/>
              <w:keepNext w:val="0"/>
            </w:pPr>
            <w:r w:rsidRPr="00140E21">
              <w:t>Identifies the UE CM state (CM-IDLE, CM-CONNECTED) for UE connected via N3IWF/TNGF</w:t>
            </w:r>
          </w:p>
        </w:tc>
      </w:tr>
      <w:tr w:rsidR="003D2389" w:rsidRPr="00140E21" w14:paraId="0311EFA7" w14:textId="77777777" w:rsidTr="008C0B98">
        <w:trPr>
          <w:cantSplit/>
          <w:jc w:val="center"/>
        </w:trPr>
        <w:tc>
          <w:tcPr>
            <w:tcW w:w="3055" w:type="dxa"/>
          </w:tcPr>
          <w:p w14:paraId="3FA053DB" w14:textId="77777777" w:rsidR="003D2389" w:rsidRPr="00140E21" w:rsidRDefault="003D2389" w:rsidP="001659BD">
            <w:pPr>
              <w:pStyle w:val="TAL"/>
              <w:keepNext w:val="0"/>
            </w:pPr>
            <w:r w:rsidRPr="00140E21">
              <w:t>N2 address information for N3IWF/TNGF</w:t>
            </w:r>
          </w:p>
        </w:tc>
        <w:tc>
          <w:tcPr>
            <w:tcW w:w="6574" w:type="dxa"/>
          </w:tcPr>
          <w:p w14:paraId="04BDDE9D" w14:textId="77777777" w:rsidR="003D2389" w:rsidRPr="00140E21" w:rsidRDefault="003D2389" w:rsidP="001659BD">
            <w:pPr>
              <w:pStyle w:val="TAL"/>
              <w:keepNext w:val="0"/>
            </w:pPr>
            <w:r w:rsidRPr="00140E21">
              <w:t>Identifies the N3IWF/TNGF to which UE is connected. Exists only if CM state for UE connected via N3IWF/TNGF is CM-CONNECTED.</w:t>
            </w:r>
          </w:p>
        </w:tc>
      </w:tr>
      <w:tr w:rsidR="003D2389" w:rsidRPr="00140E21" w14:paraId="271D561F" w14:textId="77777777" w:rsidTr="008C0B98">
        <w:trPr>
          <w:cantSplit/>
          <w:jc w:val="center"/>
        </w:trPr>
        <w:tc>
          <w:tcPr>
            <w:tcW w:w="3055" w:type="dxa"/>
          </w:tcPr>
          <w:p w14:paraId="62237923" w14:textId="77777777" w:rsidR="003D2389" w:rsidRPr="00140E21" w:rsidRDefault="003D2389" w:rsidP="001659BD">
            <w:pPr>
              <w:pStyle w:val="TAL"/>
              <w:keepNext w:val="0"/>
            </w:pPr>
            <w:r w:rsidRPr="00140E21">
              <w:t>AMF UE NGAP ID</w:t>
            </w:r>
          </w:p>
        </w:tc>
        <w:tc>
          <w:tcPr>
            <w:tcW w:w="6574" w:type="dxa"/>
          </w:tcPr>
          <w:p w14:paraId="05EB18A6" w14:textId="77777777" w:rsidR="003D2389" w:rsidRPr="00140E21" w:rsidRDefault="003D2389" w:rsidP="001659BD">
            <w:pPr>
              <w:pStyle w:val="TAL"/>
              <w:keepNext w:val="0"/>
            </w:pPr>
            <w:r w:rsidRPr="00140E21">
              <w:t>Identifies the UE association over the NG interface within the AMF as defined in TS 38.413 [10]. This parameter exists only if CM state for the respective Access Type is CM-CONNECTED.</w:t>
            </w:r>
          </w:p>
        </w:tc>
      </w:tr>
      <w:tr w:rsidR="003D2389" w:rsidRPr="00140E21" w14:paraId="19EF327E" w14:textId="77777777" w:rsidTr="008C0B98">
        <w:trPr>
          <w:cantSplit/>
          <w:jc w:val="center"/>
        </w:trPr>
        <w:tc>
          <w:tcPr>
            <w:tcW w:w="3055" w:type="dxa"/>
          </w:tcPr>
          <w:p w14:paraId="2B7DB77C" w14:textId="77777777" w:rsidR="003D2389" w:rsidRPr="00140E21" w:rsidRDefault="003D2389" w:rsidP="001659BD">
            <w:pPr>
              <w:pStyle w:val="TAL"/>
              <w:keepNext w:val="0"/>
            </w:pPr>
            <w:r w:rsidRPr="00140E21">
              <w:t>RAN UE NGAP ID</w:t>
            </w:r>
          </w:p>
        </w:tc>
        <w:tc>
          <w:tcPr>
            <w:tcW w:w="6574" w:type="dxa"/>
          </w:tcPr>
          <w:p w14:paraId="10F4C9D2" w14:textId="77777777" w:rsidR="003D2389" w:rsidRPr="00140E21" w:rsidRDefault="003D2389" w:rsidP="001659BD">
            <w:pPr>
              <w:pStyle w:val="TAL"/>
              <w:keepNext w:val="0"/>
            </w:pPr>
            <w:r w:rsidRPr="00140E21">
              <w:t>Identifies the UE association over the NG interface within the NG-RAN node as defined in TS 38.413 [10]. This parameter exists only if CM state for the respective Access Type is CM-CONNECTED.</w:t>
            </w:r>
          </w:p>
        </w:tc>
      </w:tr>
      <w:tr w:rsidR="003D2389" w:rsidRPr="00140E21" w14:paraId="63598417" w14:textId="77777777" w:rsidTr="008C0B98">
        <w:trPr>
          <w:cantSplit/>
          <w:jc w:val="center"/>
        </w:trPr>
        <w:tc>
          <w:tcPr>
            <w:tcW w:w="3055" w:type="dxa"/>
          </w:tcPr>
          <w:p w14:paraId="0870BDE7" w14:textId="77777777" w:rsidR="003D2389" w:rsidRPr="00140E21" w:rsidRDefault="003D2389" w:rsidP="001659BD">
            <w:pPr>
              <w:pStyle w:val="TAL"/>
              <w:keepNext w:val="0"/>
              <w:rPr>
                <w:rFonts w:eastAsia="SimSun"/>
                <w:lang w:eastAsia="zh-CN"/>
              </w:rPr>
            </w:pPr>
            <w:r w:rsidRPr="00140E21">
              <w:rPr>
                <w:rFonts w:eastAsia="SimSun"/>
                <w:lang w:eastAsia="zh-CN"/>
              </w:rPr>
              <w:t>Network Slice Instance(s)</w:t>
            </w:r>
          </w:p>
        </w:tc>
        <w:tc>
          <w:tcPr>
            <w:tcW w:w="6574" w:type="dxa"/>
          </w:tcPr>
          <w:p w14:paraId="68320E3F" w14:textId="77777777" w:rsidR="003D2389" w:rsidRPr="00140E21" w:rsidRDefault="003D2389" w:rsidP="001659BD">
            <w:pPr>
              <w:pStyle w:val="TAL"/>
              <w:keepNext w:val="0"/>
              <w:rPr>
                <w:rFonts w:eastAsia="SimSun"/>
                <w:lang w:eastAsia="zh-CN"/>
              </w:rPr>
            </w:pPr>
            <w:r w:rsidRPr="00140E21">
              <w:rPr>
                <w:rFonts w:eastAsia="SimSun"/>
                <w:lang w:eastAsia="zh-CN"/>
              </w:rPr>
              <w:t>The Network Slice Instances selected by 5GC for this UE.</w:t>
            </w:r>
          </w:p>
        </w:tc>
      </w:tr>
      <w:tr w:rsidR="003D2389" w:rsidRPr="00140E21" w14:paraId="207F4F04" w14:textId="77777777" w:rsidTr="008C0B98">
        <w:trPr>
          <w:cantSplit/>
          <w:jc w:val="center"/>
        </w:trPr>
        <w:tc>
          <w:tcPr>
            <w:tcW w:w="3055" w:type="dxa"/>
          </w:tcPr>
          <w:p w14:paraId="7C2D5432" w14:textId="77777777" w:rsidR="003D2389" w:rsidRPr="00140E21" w:rsidRDefault="003D2389" w:rsidP="001659BD">
            <w:pPr>
              <w:pStyle w:val="TAL"/>
              <w:keepNext w:val="0"/>
              <w:rPr>
                <w:lang w:eastAsia="zh-CN"/>
              </w:rPr>
            </w:pPr>
            <w:r w:rsidRPr="00140E21">
              <w:rPr>
                <w:lang w:eastAsia="zh-CN"/>
              </w:rPr>
              <w:t>URRP-AMF information</w:t>
            </w:r>
          </w:p>
        </w:tc>
        <w:tc>
          <w:tcPr>
            <w:tcW w:w="6574" w:type="dxa"/>
          </w:tcPr>
          <w:p w14:paraId="72040D4E" w14:textId="77777777" w:rsidR="003D2389" w:rsidRPr="00140E21" w:rsidRDefault="003D2389" w:rsidP="001659BD">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3D2389" w:rsidRPr="00140E21" w14:paraId="569B9D68" w14:textId="77777777" w:rsidTr="008C0B98">
        <w:trPr>
          <w:cantSplit/>
          <w:jc w:val="center"/>
        </w:trPr>
        <w:tc>
          <w:tcPr>
            <w:tcW w:w="3055" w:type="dxa"/>
          </w:tcPr>
          <w:p w14:paraId="4F0712A9" w14:textId="77777777" w:rsidR="003D2389" w:rsidRPr="00140E21" w:rsidRDefault="003D2389" w:rsidP="001659BD">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4" w:type="dxa"/>
          </w:tcPr>
          <w:p w14:paraId="5D63BECD" w14:textId="77777777" w:rsidR="003D2389" w:rsidRPr="00140E21" w:rsidRDefault="003D2389" w:rsidP="001659BD">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3D2389" w:rsidRPr="00140E21" w14:paraId="406B02F3" w14:textId="77777777" w:rsidTr="008C0B98">
        <w:trPr>
          <w:cantSplit/>
          <w:jc w:val="center"/>
        </w:trPr>
        <w:tc>
          <w:tcPr>
            <w:tcW w:w="3055" w:type="dxa"/>
          </w:tcPr>
          <w:p w14:paraId="2AF27DF1" w14:textId="77777777" w:rsidR="003D2389" w:rsidRPr="00140E21" w:rsidRDefault="003D2389" w:rsidP="001659BD">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33D65441" w14:textId="77777777" w:rsidR="003D2389" w:rsidRPr="00140E21" w:rsidRDefault="003D2389" w:rsidP="001659BD">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3D2389" w:rsidRPr="00140E21" w14:paraId="1FD8F290" w14:textId="77777777" w:rsidTr="008C0B98">
        <w:trPr>
          <w:cantSplit/>
          <w:jc w:val="center"/>
        </w:trPr>
        <w:tc>
          <w:tcPr>
            <w:tcW w:w="3055" w:type="dxa"/>
          </w:tcPr>
          <w:p w14:paraId="645D0D1A" w14:textId="77777777" w:rsidR="003D2389" w:rsidRPr="00140E21" w:rsidRDefault="003D2389" w:rsidP="001659BD">
            <w:pPr>
              <w:pStyle w:val="TAL"/>
              <w:keepNext w:val="0"/>
              <w:rPr>
                <w:lang w:eastAsia="zh-CN"/>
              </w:rPr>
            </w:pPr>
            <w:r>
              <w:rPr>
                <w:lang w:eastAsia="zh-CN"/>
              </w:rPr>
              <w:t>Charging Characteristics</w:t>
            </w:r>
          </w:p>
        </w:tc>
        <w:tc>
          <w:tcPr>
            <w:tcW w:w="6574" w:type="dxa"/>
          </w:tcPr>
          <w:p w14:paraId="60CC7CB4" w14:textId="77777777" w:rsidR="003D2389" w:rsidRPr="00140E21" w:rsidRDefault="003D2389" w:rsidP="001659BD">
            <w:pPr>
              <w:pStyle w:val="TAL"/>
              <w:keepNext w:val="0"/>
              <w:rPr>
                <w:lang w:eastAsia="zh-CN"/>
              </w:rPr>
            </w:pPr>
            <w:r>
              <w:rPr>
                <w:lang w:eastAsia="zh-CN"/>
              </w:rPr>
              <w:t>The Charging Characteristics as defined in Annex A of TS 32.256 [71].</w:t>
            </w:r>
          </w:p>
        </w:tc>
      </w:tr>
      <w:tr w:rsidR="003D2389" w:rsidRPr="00140E21" w14:paraId="4AE618FD" w14:textId="77777777" w:rsidTr="008C0B98">
        <w:trPr>
          <w:cantSplit/>
          <w:jc w:val="center"/>
        </w:trPr>
        <w:tc>
          <w:tcPr>
            <w:tcW w:w="9629" w:type="dxa"/>
            <w:gridSpan w:val="2"/>
          </w:tcPr>
          <w:p w14:paraId="60DE4ABD" w14:textId="77777777" w:rsidR="003D2389" w:rsidRPr="00140E21" w:rsidRDefault="003D2389" w:rsidP="001659BD">
            <w:pPr>
              <w:pStyle w:val="TAL"/>
              <w:keepNext w:val="0"/>
              <w:rPr>
                <w:b/>
              </w:rPr>
            </w:pPr>
            <w:r w:rsidRPr="00140E21">
              <w:rPr>
                <w:b/>
              </w:rPr>
              <w:t>For each PDU Session level context:</w:t>
            </w:r>
          </w:p>
        </w:tc>
      </w:tr>
      <w:tr w:rsidR="003D2389" w:rsidRPr="00140E21" w14:paraId="493B6090" w14:textId="77777777" w:rsidTr="008C0B98">
        <w:trPr>
          <w:cantSplit/>
          <w:jc w:val="center"/>
        </w:trPr>
        <w:tc>
          <w:tcPr>
            <w:tcW w:w="3055" w:type="dxa"/>
          </w:tcPr>
          <w:p w14:paraId="78598410" w14:textId="77777777" w:rsidR="003D2389" w:rsidRPr="00140E21" w:rsidRDefault="003D2389" w:rsidP="001659BD">
            <w:pPr>
              <w:pStyle w:val="TAL"/>
              <w:keepNext w:val="0"/>
            </w:pPr>
            <w:r w:rsidRPr="00140E21">
              <w:t>S-NSSAI(s)</w:t>
            </w:r>
          </w:p>
        </w:tc>
        <w:tc>
          <w:tcPr>
            <w:tcW w:w="6574" w:type="dxa"/>
          </w:tcPr>
          <w:p w14:paraId="1D2C5812" w14:textId="77777777" w:rsidR="003D2389" w:rsidRPr="00140E21" w:rsidRDefault="003D2389" w:rsidP="001659BD">
            <w:pPr>
              <w:pStyle w:val="TAL"/>
              <w:keepNext w:val="0"/>
            </w:pPr>
            <w:r w:rsidRPr="00140E21">
              <w:t>The S-NSSAI(s) associated to the PDU Session.</w:t>
            </w:r>
          </w:p>
        </w:tc>
      </w:tr>
      <w:tr w:rsidR="003D2389" w:rsidRPr="00140E21" w14:paraId="4337D893" w14:textId="77777777" w:rsidTr="008C0B98">
        <w:trPr>
          <w:cantSplit/>
          <w:jc w:val="center"/>
        </w:trPr>
        <w:tc>
          <w:tcPr>
            <w:tcW w:w="3055" w:type="dxa"/>
          </w:tcPr>
          <w:p w14:paraId="05F44CBB" w14:textId="77777777" w:rsidR="003D2389" w:rsidRPr="00140E21" w:rsidRDefault="003D2389" w:rsidP="001659BD">
            <w:pPr>
              <w:pStyle w:val="TAL"/>
              <w:keepNext w:val="0"/>
            </w:pPr>
            <w:r>
              <w:lastRenderedPageBreak/>
              <w:t>Alternative S-NSSAI(s)</w:t>
            </w:r>
          </w:p>
        </w:tc>
        <w:tc>
          <w:tcPr>
            <w:tcW w:w="6574" w:type="dxa"/>
          </w:tcPr>
          <w:p w14:paraId="0830624D" w14:textId="77777777" w:rsidR="003D2389" w:rsidRPr="00140E21" w:rsidRDefault="003D2389" w:rsidP="001659BD">
            <w:pPr>
              <w:pStyle w:val="TAL"/>
              <w:keepNext w:val="0"/>
            </w:pPr>
            <w:r>
              <w:t>The Alternative S-NSSAI(s) for one or more of the S-NSSAI(s) may be present in case of Network Slice replacement, see clause 5.15.19 of TS 23.501 [2].</w:t>
            </w:r>
          </w:p>
        </w:tc>
      </w:tr>
      <w:tr w:rsidR="003D2389" w:rsidRPr="00140E21" w14:paraId="6FD7FBE3" w14:textId="77777777" w:rsidTr="008C0B98">
        <w:trPr>
          <w:cantSplit/>
          <w:jc w:val="center"/>
        </w:trPr>
        <w:tc>
          <w:tcPr>
            <w:tcW w:w="3055" w:type="dxa"/>
          </w:tcPr>
          <w:p w14:paraId="507C4682" w14:textId="77777777" w:rsidR="003D2389" w:rsidRPr="00140E21" w:rsidRDefault="003D2389" w:rsidP="001659BD">
            <w:pPr>
              <w:pStyle w:val="TAL"/>
              <w:keepNext w:val="0"/>
            </w:pPr>
            <w:r w:rsidRPr="00140E21">
              <w:t>DNN</w:t>
            </w:r>
          </w:p>
        </w:tc>
        <w:tc>
          <w:tcPr>
            <w:tcW w:w="6574" w:type="dxa"/>
          </w:tcPr>
          <w:p w14:paraId="4AA9D187" w14:textId="77777777" w:rsidR="003D2389" w:rsidRPr="00140E21" w:rsidRDefault="003D2389" w:rsidP="001659BD">
            <w:pPr>
              <w:pStyle w:val="TAL"/>
              <w:keepNext w:val="0"/>
            </w:pPr>
            <w:r w:rsidRPr="00140E21">
              <w:t>The associated DNN for the PDU Session.</w:t>
            </w:r>
          </w:p>
        </w:tc>
      </w:tr>
      <w:tr w:rsidR="003D2389" w:rsidRPr="00140E21" w14:paraId="64508488" w14:textId="77777777" w:rsidTr="008C0B98">
        <w:trPr>
          <w:cantSplit/>
          <w:jc w:val="center"/>
        </w:trPr>
        <w:tc>
          <w:tcPr>
            <w:tcW w:w="3055" w:type="dxa"/>
          </w:tcPr>
          <w:p w14:paraId="4BE7171E" w14:textId="77777777" w:rsidR="003D2389" w:rsidRPr="00140E21" w:rsidRDefault="003D2389" w:rsidP="001659BD">
            <w:pPr>
              <w:pStyle w:val="TAL"/>
              <w:keepNext w:val="0"/>
            </w:pPr>
            <w:r w:rsidRPr="00140E21">
              <w:rPr>
                <w:rFonts w:eastAsia="SimSun"/>
                <w:lang w:eastAsia="zh-CN"/>
              </w:rPr>
              <w:t>Network Slice Instance id</w:t>
            </w:r>
          </w:p>
        </w:tc>
        <w:tc>
          <w:tcPr>
            <w:tcW w:w="6574" w:type="dxa"/>
          </w:tcPr>
          <w:p w14:paraId="7B6ECA36" w14:textId="77777777" w:rsidR="003D2389" w:rsidRPr="00140E21" w:rsidRDefault="003D2389" w:rsidP="001659BD">
            <w:pPr>
              <w:pStyle w:val="TAL"/>
              <w:keepNext w:val="0"/>
            </w:pPr>
            <w:r w:rsidRPr="00140E21">
              <w:rPr>
                <w:rFonts w:eastAsia="SimSun"/>
                <w:lang w:eastAsia="zh-CN"/>
              </w:rPr>
              <w:t>The network Slice Instance information for the PDU Session</w:t>
            </w:r>
          </w:p>
        </w:tc>
      </w:tr>
      <w:tr w:rsidR="003D2389" w:rsidRPr="00140E21" w14:paraId="1F2F4DA1" w14:textId="77777777" w:rsidTr="008C0B98">
        <w:trPr>
          <w:cantSplit/>
          <w:jc w:val="center"/>
        </w:trPr>
        <w:tc>
          <w:tcPr>
            <w:tcW w:w="3055" w:type="dxa"/>
          </w:tcPr>
          <w:p w14:paraId="7FF94C9D" w14:textId="77777777" w:rsidR="003D2389" w:rsidRPr="00140E21" w:rsidRDefault="003D2389" w:rsidP="001659BD">
            <w:pPr>
              <w:pStyle w:val="TAL"/>
              <w:keepNext w:val="0"/>
            </w:pPr>
            <w:r w:rsidRPr="00140E21">
              <w:t>PDU Session ID</w:t>
            </w:r>
          </w:p>
        </w:tc>
        <w:tc>
          <w:tcPr>
            <w:tcW w:w="6574" w:type="dxa"/>
          </w:tcPr>
          <w:p w14:paraId="19FD22DE" w14:textId="77777777" w:rsidR="003D2389" w:rsidRPr="00140E21" w:rsidRDefault="003D2389" w:rsidP="001659BD">
            <w:pPr>
              <w:pStyle w:val="TAL"/>
              <w:keepNext w:val="0"/>
            </w:pPr>
            <w:r w:rsidRPr="00140E21">
              <w:t>The identifier of the PDU Session.</w:t>
            </w:r>
          </w:p>
        </w:tc>
      </w:tr>
      <w:tr w:rsidR="003D2389" w:rsidRPr="00140E21" w14:paraId="6651A08D" w14:textId="77777777" w:rsidTr="008C0B98">
        <w:trPr>
          <w:cantSplit/>
          <w:jc w:val="center"/>
        </w:trPr>
        <w:tc>
          <w:tcPr>
            <w:tcW w:w="3055" w:type="dxa"/>
          </w:tcPr>
          <w:p w14:paraId="74C1EF0E" w14:textId="77777777" w:rsidR="003D2389" w:rsidRPr="00140E21" w:rsidRDefault="003D2389" w:rsidP="001659BD">
            <w:pPr>
              <w:pStyle w:val="TAL"/>
              <w:keepNext w:val="0"/>
            </w:pPr>
            <w:r w:rsidRPr="00140E21">
              <w:t>SMF Information</w:t>
            </w:r>
          </w:p>
        </w:tc>
        <w:tc>
          <w:tcPr>
            <w:tcW w:w="6574" w:type="dxa"/>
          </w:tcPr>
          <w:p w14:paraId="4EFCD68F" w14:textId="77777777" w:rsidR="003D2389" w:rsidRDefault="003D2389" w:rsidP="001659BD">
            <w:pPr>
              <w:pStyle w:val="TAL"/>
              <w:keepNext w:val="0"/>
            </w:pPr>
            <w:r w:rsidRPr="00140E21">
              <w:t>The associated SMF identifier and SMF address for the PDU Session.</w:t>
            </w:r>
          </w:p>
          <w:p w14:paraId="54C00A22" w14:textId="77777777" w:rsidR="003D2389" w:rsidRPr="00140E21" w:rsidRDefault="003D2389" w:rsidP="001659BD">
            <w:pPr>
              <w:pStyle w:val="TAL"/>
              <w:keepNext w:val="0"/>
            </w:pPr>
            <w:r>
              <w:t>When an I-SMF is used, this additionally include the information correspond to an I-SMF.</w:t>
            </w:r>
          </w:p>
        </w:tc>
      </w:tr>
      <w:tr w:rsidR="003D2389" w:rsidRPr="00140E21" w14:paraId="221E1A04" w14:textId="77777777" w:rsidTr="008C0B98">
        <w:trPr>
          <w:cantSplit/>
          <w:jc w:val="center"/>
        </w:trPr>
        <w:tc>
          <w:tcPr>
            <w:tcW w:w="3055" w:type="dxa"/>
          </w:tcPr>
          <w:p w14:paraId="64893822" w14:textId="77777777" w:rsidR="003D2389" w:rsidRPr="00140E21" w:rsidRDefault="003D2389" w:rsidP="001659BD">
            <w:pPr>
              <w:pStyle w:val="TAL"/>
              <w:rPr>
                <w:rFonts w:eastAsia="SimSun"/>
                <w:lang w:eastAsia="zh-CN"/>
              </w:rPr>
            </w:pPr>
            <w:r w:rsidRPr="00140E21">
              <w:rPr>
                <w:rFonts w:eastAsia="SimSun"/>
                <w:lang w:eastAsia="zh-CN"/>
              </w:rPr>
              <w:t>Access Type</w:t>
            </w:r>
          </w:p>
        </w:tc>
        <w:tc>
          <w:tcPr>
            <w:tcW w:w="6574" w:type="dxa"/>
          </w:tcPr>
          <w:p w14:paraId="7F3B544D" w14:textId="77777777" w:rsidR="003D2389" w:rsidRPr="00140E21" w:rsidRDefault="003D2389" w:rsidP="001659BD">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3D2389" w:rsidRPr="00140E21" w14:paraId="3E4D9468" w14:textId="77777777" w:rsidTr="008C0B98">
        <w:trPr>
          <w:cantSplit/>
          <w:jc w:val="center"/>
        </w:trPr>
        <w:tc>
          <w:tcPr>
            <w:tcW w:w="3055" w:type="dxa"/>
          </w:tcPr>
          <w:p w14:paraId="77D8D1A8" w14:textId="77777777" w:rsidR="003D2389" w:rsidRPr="00140E21" w:rsidRDefault="003D2389" w:rsidP="001659BD">
            <w:pPr>
              <w:pStyle w:val="TAL"/>
              <w:rPr>
                <w:rFonts w:eastAsia="SimSun"/>
                <w:lang w:eastAsia="zh-CN"/>
              </w:rPr>
            </w:pPr>
            <w:r w:rsidRPr="00140E21">
              <w:rPr>
                <w:rFonts w:eastAsia="SimSun"/>
                <w:lang w:eastAsia="zh-CN"/>
              </w:rPr>
              <w:t>EBI-ARP list</w:t>
            </w:r>
          </w:p>
        </w:tc>
        <w:tc>
          <w:tcPr>
            <w:tcW w:w="6574" w:type="dxa"/>
          </w:tcPr>
          <w:p w14:paraId="53F021CD" w14:textId="77777777" w:rsidR="003D2389" w:rsidRPr="00140E21" w:rsidRDefault="003D2389" w:rsidP="001659BD">
            <w:pPr>
              <w:pStyle w:val="TAL"/>
              <w:rPr>
                <w:rFonts w:eastAsia="SimSun"/>
                <w:lang w:eastAsia="zh-CN"/>
              </w:rPr>
            </w:pPr>
            <w:r w:rsidRPr="00140E21">
              <w:rPr>
                <w:rFonts w:eastAsia="SimSun"/>
                <w:lang w:eastAsia="zh-CN"/>
              </w:rPr>
              <w:t>The allocated EBI and associated ARP pairs for this PDU session.</w:t>
            </w:r>
          </w:p>
        </w:tc>
      </w:tr>
      <w:tr w:rsidR="003D2389" w:rsidRPr="00140E21" w14:paraId="64DCD5F3" w14:textId="77777777" w:rsidTr="008C0B98">
        <w:trPr>
          <w:cantSplit/>
          <w:jc w:val="center"/>
        </w:trPr>
        <w:tc>
          <w:tcPr>
            <w:tcW w:w="3055" w:type="dxa"/>
          </w:tcPr>
          <w:p w14:paraId="414338F1" w14:textId="77777777" w:rsidR="003D2389" w:rsidRPr="00140E21" w:rsidRDefault="003D2389" w:rsidP="001659BD">
            <w:pPr>
              <w:pStyle w:val="TAL"/>
              <w:rPr>
                <w:rFonts w:eastAsia="SimSun"/>
                <w:lang w:eastAsia="zh-CN"/>
              </w:rPr>
            </w:pPr>
            <w:r w:rsidRPr="00140E21">
              <w:rPr>
                <w:rFonts w:eastAsia="SimSun"/>
                <w:lang w:eastAsia="zh-CN"/>
              </w:rPr>
              <w:t>5GSM Core Network Capability</w:t>
            </w:r>
          </w:p>
        </w:tc>
        <w:tc>
          <w:tcPr>
            <w:tcW w:w="6574" w:type="dxa"/>
          </w:tcPr>
          <w:p w14:paraId="4AEC4340" w14:textId="77777777" w:rsidR="003D2389" w:rsidRPr="00140E21" w:rsidRDefault="003D2389" w:rsidP="001659BD">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3D2389" w:rsidRPr="00140E21" w14:paraId="2BEA1190" w14:textId="77777777" w:rsidTr="008C0B98">
        <w:trPr>
          <w:cantSplit/>
          <w:jc w:val="center"/>
        </w:trPr>
        <w:tc>
          <w:tcPr>
            <w:tcW w:w="3055" w:type="dxa"/>
          </w:tcPr>
          <w:p w14:paraId="0708B41B" w14:textId="77777777" w:rsidR="003D2389" w:rsidRPr="00140E21" w:rsidRDefault="003D2389" w:rsidP="001659BD">
            <w:pPr>
              <w:pStyle w:val="TAL"/>
              <w:rPr>
                <w:rFonts w:eastAsia="SimSun"/>
                <w:lang w:eastAsia="zh-CN"/>
              </w:rPr>
            </w:pPr>
            <w:r w:rsidRPr="00140E21">
              <w:rPr>
                <w:rFonts w:eastAsia="SimSun"/>
                <w:lang w:eastAsia="zh-CN"/>
              </w:rPr>
              <w:t>SMF derived CN assisted RAN parameters tuning</w:t>
            </w:r>
          </w:p>
        </w:tc>
        <w:tc>
          <w:tcPr>
            <w:tcW w:w="6574" w:type="dxa"/>
          </w:tcPr>
          <w:p w14:paraId="73F227B4" w14:textId="77777777" w:rsidR="003D2389" w:rsidRPr="00140E21" w:rsidRDefault="003D2389" w:rsidP="001659BD">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D2389" w:rsidRPr="00140E21" w14:paraId="102D88F6" w14:textId="77777777" w:rsidTr="008C0B98">
        <w:trPr>
          <w:cantSplit/>
          <w:jc w:val="center"/>
        </w:trPr>
        <w:tc>
          <w:tcPr>
            <w:tcW w:w="3055" w:type="dxa"/>
          </w:tcPr>
          <w:p w14:paraId="4DB08DD0" w14:textId="77777777" w:rsidR="003D2389" w:rsidRPr="00140E21" w:rsidRDefault="003D2389" w:rsidP="001659BD">
            <w:pPr>
              <w:pStyle w:val="TAL"/>
              <w:rPr>
                <w:rFonts w:eastAsia="SimSun"/>
                <w:lang w:eastAsia="zh-CN"/>
              </w:rPr>
            </w:pPr>
            <w:r>
              <w:rPr>
                <w:rFonts w:eastAsia="SimSun"/>
                <w:lang w:eastAsia="zh-CN"/>
              </w:rPr>
              <w:t>PDU Session Priority</w:t>
            </w:r>
          </w:p>
        </w:tc>
        <w:tc>
          <w:tcPr>
            <w:tcW w:w="6574" w:type="dxa"/>
          </w:tcPr>
          <w:p w14:paraId="093D4FDD" w14:textId="77777777" w:rsidR="003D2389" w:rsidRPr="00140E21" w:rsidRDefault="003D2389" w:rsidP="001659BD">
            <w:pPr>
              <w:pStyle w:val="TAL"/>
              <w:rPr>
                <w:rFonts w:eastAsia="SimSun"/>
                <w:lang w:eastAsia="zh-CN"/>
              </w:rPr>
            </w:pPr>
            <w:r>
              <w:rPr>
                <w:rFonts w:eastAsia="SimSun"/>
                <w:lang w:eastAsia="zh-CN"/>
              </w:rPr>
              <w:t xml:space="preserve">The PDU Session Priority value of the PDU session, if it </w:t>
            </w:r>
            <w:proofErr w:type="gramStart"/>
            <w:r>
              <w:rPr>
                <w:rFonts w:eastAsia="SimSun"/>
                <w:lang w:eastAsia="zh-CN"/>
              </w:rPr>
              <w:t>is received</w:t>
            </w:r>
            <w:proofErr w:type="gramEnd"/>
            <w:r>
              <w:rPr>
                <w:rFonts w:eastAsia="SimSun"/>
                <w:lang w:eastAsia="zh-CN"/>
              </w:rPr>
              <w:t xml:space="preserve"> from SMF as specified in TS 23.501 [2].</w:t>
            </w:r>
          </w:p>
        </w:tc>
      </w:tr>
      <w:tr w:rsidR="008C0B98" w:rsidRPr="00140E21" w14:paraId="13A694F5" w14:textId="77777777" w:rsidTr="008C0B98">
        <w:trPr>
          <w:cantSplit/>
          <w:jc w:val="center"/>
          <w:ins w:id="46" w:author="Samsung" w:date="2024-10-04T15:59:00Z"/>
        </w:trPr>
        <w:tc>
          <w:tcPr>
            <w:tcW w:w="3055" w:type="dxa"/>
          </w:tcPr>
          <w:p w14:paraId="772366F2" w14:textId="2C944232" w:rsidR="008C0B98" w:rsidRDefault="008C0B98" w:rsidP="008C0B98">
            <w:pPr>
              <w:pStyle w:val="TAL"/>
              <w:rPr>
                <w:ins w:id="47" w:author="Samsung" w:date="2024-10-04T15:59:00Z"/>
                <w:rFonts w:eastAsia="SimSun"/>
                <w:lang w:eastAsia="zh-CN"/>
              </w:rPr>
            </w:pPr>
            <w:ins w:id="48" w:author="Samsung" w:date="2024-10-04T15:59:00Z">
              <w:r>
                <w:rPr>
                  <w:lang w:eastAsia="zh-CN"/>
                </w:rPr>
                <w:t xml:space="preserve">Active number of non-3GPP device </w:t>
              </w:r>
              <w:proofErr w:type="spellStart"/>
              <w:r>
                <w:rPr>
                  <w:lang w:eastAsia="zh-CN"/>
                </w:rPr>
                <w:t>identifers</w:t>
              </w:r>
              <w:proofErr w:type="spellEnd"/>
            </w:ins>
          </w:p>
        </w:tc>
        <w:tc>
          <w:tcPr>
            <w:tcW w:w="6574" w:type="dxa"/>
          </w:tcPr>
          <w:p w14:paraId="2431556A" w14:textId="4EBC329C" w:rsidR="008C0B98" w:rsidRDefault="008C0B98" w:rsidP="008C0B98">
            <w:pPr>
              <w:pStyle w:val="TAL"/>
              <w:rPr>
                <w:ins w:id="49" w:author="Samsung" w:date="2024-10-04T15:59:00Z"/>
                <w:rFonts w:eastAsia="SimSun"/>
                <w:lang w:eastAsia="zh-CN"/>
              </w:rPr>
            </w:pPr>
            <w:ins w:id="50" w:author="Samsung" w:date="2024-10-04T15:59:00Z">
              <w:r>
                <w:rPr>
                  <w:lang w:eastAsia="zh-CN"/>
                </w:rPr>
                <w:t>This indicates the count for the active number of simultaneously connected non-3GPP devices with identifier to an UE/5G-RG</w:t>
              </w:r>
            </w:ins>
          </w:p>
        </w:tc>
      </w:tr>
      <w:tr w:rsidR="003D2389" w:rsidRPr="00140E21" w14:paraId="5AE7B44B" w14:textId="77777777" w:rsidTr="008C0B98">
        <w:trPr>
          <w:cantSplit/>
          <w:jc w:val="center"/>
        </w:trPr>
        <w:tc>
          <w:tcPr>
            <w:tcW w:w="9629" w:type="dxa"/>
            <w:gridSpan w:val="2"/>
          </w:tcPr>
          <w:p w14:paraId="3DEBF745" w14:textId="77777777" w:rsidR="003D2389" w:rsidRPr="00140E21" w:rsidRDefault="003D2389" w:rsidP="001659BD">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2079EADC" w14:textId="77777777" w:rsidR="003D2389" w:rsidRDefault="003D2389" w:rsidP="001659BD">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33B6C5" w14:textId="77777777" w:rsidR="003D2389" w:rsidRDefault="003D2389" w:rsidP="001659BD">
            <w:pPr>
              <w:pStyle w:val="TAN"/>
              <w:rPr>
                <w:rFonts w:eastAsia="SimSun"/>
                <w:lang w:eastAsia="zh-CN"/>
              </w:rPr>
            </w:pPr>
            <w:r>
              <w:rPr>
                <w:rFonts w:eastAsia="SimSun"/>
                <w:lang w:eastAsia="zh-CN"/>
              </w:rPr>
              <w:t>NOTE 3:</w:t>
            </w:r>
            <w:r>
              <w:rPr>
                <w:rFonts w:eastAsia="SimSun"/>
                <w:lang w:eastAsia="zh-CN"/>
              </w:rPr>
              <w:tab/>
              <w:t xml:space="preserve">Not all the parameters stored at AMF </w:t>
            </w:r>
            <w:proofErr w:type="gramStart"/>
            <w:r>
              <w:rPr>
                <w:rFonts w:eastAsia="SimSun"/>
                <w:lang w:eastAsia="zh-CN"/>
              </w:rPr>
              <w:t>are required to be transferred</w:t>
            </w:r>
            <w:proofErr w:type="gramEnd"/>
            <w:r>
              <w:rPr>
                <w:rFonts w:eastAsia="SimSun"/>
                <w:lang w:eastAsia="zh-CN"/>
              </w:rPr>
              <w:t xml:space="preserve"> between AMFs during the inter-AMF mobility. The </w:t>
            </w:r>
            <w:proofErr w:type="gramStart"/>
            <w:r>
              <w:rPr>
                <w:rFonts w:eastAsia="SimSun"/>
                <w:lang w:eastAsia="zh-CN"/>
              </w:rPr>
              <w:t>parameters which are required to be transferred between AMFs</w:t>
            </w:r>
            <w:proofErr w:type="gramEnd"/>
            <w:r>
              <w:rPr>
                <w:rFonts w:eastAsia="SimSun"/>
                <w:lang w:eastAsia="zh-CN"/>
              </w:rPr>
              <w:t xml:space="preserve"> are defined in TS 29.518 [18].</w:t>
            </w:r>
          </w:p>
          <w:p w14:paraId="5AF7438F" w14:textId="77777777" w:rsidR="003D2389" w:rsidRPr="00140E21" w:rsidRDefault="003D2389" w:rsidP="001659BD">
            <w:pPr>
              <w:pStyle w:val="TAN"/>
              <w:rPr>
                <w:rFonts w:eastAsia="SimSun"/>
                <w:lang w:eastAsia="zh-CN"/>
              </w:rPr>
            </w:pPr>
            <w:r>
              <w:rPr>
                <w:rFonts w:eastAsia="SimSun"/>
                <w:lang w:eastAsia="zh-CN"/>
              </w:rPr>
              <w:t>NOTE 4:</w:t>
            </w:r>
            <w:r>
              <w:rPr>
                <w:rFonts w:eastAsia="SimSun"/>
                <w:lang w:eastAsia="zh-CN"/>
              </w:rPr>
              <w:tab/>
              <w:t xml:space="preserve">The validity information </w:t>
            </w:r>
            <w:proofErr w:type="gramStart"/>
            <w:r>
              <w:rPr>
                <w:rFonts w:eastAsia="SimSun"/>
                <w:lang w:eastAsia="zh-CN"/>
              </w:rPr>
              <w:t>is not provided</w:t>
            </w:r>
            <w:proofErr w:type="gramEnd"/>
            <w:r>
              <w:rPr>
                <w:rFonts w:eastAsia="SimSun"/>
                <w:lang w:eastAsia="zh-CN"/>
              </w:rPr>
              <w:t xml:space="preserve"> to the NG-RAN. The AMF shall determine the CAG Identifier(s) to </w:t>
            </w:r>
            <w:proofErr w:type="gramStart"/>
            <w:r>
              <w:rPr>
                <w:rFonts w:eastAsia="SimSun"/>
                <w:lang w:eastAsia="zh-CN"/>
              </w:rPr>
              <w:t>be provided</w:t>
            </w:r>
            <w:proofErr w:type="gramEnd"/>
            <w:r>
              <w:rPr>
                <w:rFonts w:eastAsia="SimSun"/>
                <w:lang w:eastAsia="zh-CN"/>
              </w:rPr>
              <w:t xml:space="preserve"> to the NG-RAN in Allowed CAG list, by taking into consideration the validity information associated with the CAG Identifier(s), as described in clause 5.30.3 of TS 23.501 [2].</w:t>
            </w:r>
          </w:p>
        </w:tc>
      </w:tr>
    </w:tbl>
    <w:p w14:paraId="5B572A5F" w14:textId="77777777" w:rsidR="003D2389" w:rsidRPr="00140E21" w:rsidRDefault="003D2389" w:rsidP="003E193A">
      <w:pPr>
        <w:pStyle w:val="NO"/>
        <w:rPr>
          <w:lang w:eastAsia="zh-CN"/>
        </w:rPr>
      </w:pPr>
    </w:p>
    <w:p w14:paraId="647C66D4" w14:textId="5FED4A51" w:rsidR="00353385" w:rsidRDefault="00353385" w:rsidP="00353385">
      <w:pPr>
        <w:jc w:val="center"/>
        <w:rPr>
          <w:noProof/>
          <w:color w:val="FF0000"/>
          <w:sz w:val="32"/>
          <w:szCs w:val="32"/>
        </w:rPr>
      </w:pPr>
      <w:r>
        <w:rPr>
          <w:noProof/>
          <w:color w:val="FF0000"/>
          <w:sz w:val="32"/>
          <w:szCs w:val="32"/>
        </w:rPr>
        <w:t>**** Nex</w:t>
      </w:r>
      <w:r w:rsidR="00866D3F">
        <w:rPr>
          <w:noProof/>
          <w:color w:val="FF0000"/>
          <w:sz w:val="32"/>
          <w:szCs w:val="32"/>
        </w:rPr>
        <w:t>t</w:t>
      </w:r>
      <w:r w:rsidRPr="00C51E4A">
        <w:rPr>
          <w:noProof/>
          <w:color w:val="FF0000"/>
          <w:sz w:val="32"/>
          <w:szCs w:val="32"/>
        </w:rPr>
        <w:t xml:space="preserve"> Change ****</w:t>
      </w:r>
    </w:p>
    <w:p w14:paraId="3244F2A3" w14:textId="541A6162" w:rsidR="003E193A" w:rsidRPr="00140E21" w:rsidRDefault="003E193A" w:rsidP="003E193A">
      <w:pPr>
        <w:pStyle w:val="Heading4"/>
        <w:rPr>
          <w:lang w:eastAsia="zh-CN"/>
        </w:rPr>
      </w:pPr>
      <w:bookmarkStart w:id="51" w:name="_CR4_2_4_2"/>
      <w:bookmarkStart w:id="52" w:name="_Toc178072123"/>
      <w:bookmarkStart w:id="53" w:name="_Toc170198032"/>
      <w:bookmarkEnd w:id="51"/>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52"/>
    </w:p>
    <w:p w14:paraId="1A1D29B7" w14:textId="77777777" w:rsidR="003E193A" w:rsidRPr="00140E21" w:rsidRDefault="003E193A" w:rsidP="003E193A">
      <w:pPr>
        <w:pStyle w:val="Heading5"/>
        <w:rPr>
          <w:rFonts w:eastAsia="Malgun Gothic"/>
        </w:rPr>
      </w:pPr>
      <w:bookmarkStart w:id="54" w:name="_Toc178072124"/>
      <w:r w:rsidRPr="00140E21">
        <w:rPr>
          <w:rFonts w:eastAsia="Malgun Gothic"/>
        </w:rPr>
        <w:t>5.2.3.3.1</w:t>
      </w:r>
      <w:r w:rsidRPr="00140E21">
        <w:rPr>
          <w:rFonts w:eastAsia="Malgun Gothic"/>
        </w:rPr>
        <w:tab/>
        <w:t>General</w:t>
      </w:r>
      <w:bookmarkEnd w:id="54"/>
    </w:p>
    <w:p w14:paraId="6BD6046E" w14:textId="77777777" w:rsidR="003E193A" w:rsidRPr="00140E21" w:rsidRDefault="003E193A" w:rsidP="003E193A">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w:t>
      </w:r>
      <w:proofErr w:type="gramStart"/>
      <w:r w:rsidRPr="00140E21">
        <w:rPr>
          <w:rFonts w:eastAsia="Malgun Gothic"/>
          <w:lang w:eastAsia="zh-CN"/>
        </w:rPr>
        <w:t>are defined</w:t>
      </w:r>
      <w:proofErr w:type="gramEnd"/>
      <w:r w:rsidRPr="00140E21">
        <w:rPr>
          <w:rFonts w:eastAsia="Malgun Gothic"/>
          <w:lang w:eastAsia="zh-CN"/>
        </w:rPr>
        <w:t xml:space="preserve"> in Table 5.2.3.3.1-1 below.</w:t>
      </w:r>
    </w:p>
    <w:p w14:paraId="0C74DD96" w14:textId="77777777" w:rsidR="003E193A" w:rsidRPr="00140E21" w:rsidRDefault="003E193A" w:rsidP="003E193A">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E193A" w:rsidRPr="00140E21" w14:paraId="7A2EB36B"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A656D13" w14:textId="77777777" w:rsidR="003E193A" w:rsidRPr="00140E21" w:rsidRDefault="003E193A" w:rsidP="00042525">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0166AD7" w14:textId="77777777" w:rsidR="003E193A" w:rsidRPr="00140E21" w:rsidRDefault="003E193A" w:rsidP="00042525">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0D742D" w14:textId="77777777" w:rsidR="003E193A" w:rsidRPr="00140E21" w:rsidRDefault="003E193A" w:rsidP="00042525">
            <w:pPr>
              <w:pStyle w:val="TAH"/>
              <w:keepNext w:val="0"/>
              <w:rPr>
                <w:rFonts w:eastAsia="Malgun Gothic"/>
              </w:rPr>
            </w:pPr>
            <w:r w:rsidRPr="00140E21">
              <w:rPr>
                <w:rFonts w:eastAsia="Malgun Gothic"/>
              </w:rPr>
              <w:t>Description</w:t>
            </w:r>
          </w:p>
        </w:tc>
      </w:tr>
      <w:tr w:rsidR="00D96920" w:rsidRPr="00140E21" w14:paraId="32FA1D7A" w14:textId="77777777" w:rsidTr="005A5B4E">
        <w:trPr>
          <w:cantSplit/>
          <w:tblHeader/>
          <w:jc w:val="center"/>
        </w:trPr>
        <w:tc>
          <w:tcPr>
            <w:tcW w:w="1980" w:type="dxa"/>
            <w:vMerge w:val="restart"/>
            <w:tcBorders>
              <w:top w:val="single" w:sz="4" w:space="0" w:color="auto"/>
              <w:left w:val="single" w:sz="4" w:space="0" w:color="auto"/>
              <w:right w:val="single" w:sz="4" w:space="0" w:color="auto"/>
            </w:tcBorders>
            <w:shd w:val="clear" w:color="auto" w:fill="auto"/>
          </w:tcPr>
          <w:p w14:paraId="607A8EFB" w14:textId="77777777" w:rsidR="00D96920" w:rsidRPr="00140E21" w:rsidRDefault="00D96920" w:rsidP="00042525">
            <w:pPr>
              <w:pStyle w:val="TAL"/>
              <w:keepNext w:val="0"/>
              <w:rPr>
                <w:rFonts w:eastAsia="SimSun"/>
                <w:lang w:eastAsia="zh-CN"/>
              </w:rPr>
            </w:pPr>
            <w:r w:rsidRPr="00140E21">
              <w:rPr>
                <w:rFonts w:eastAsia="SimSun"/>
                <w:lang w:eastAsia="zh-CN"/>
              </w:rPr>
              <w:t>Access and Mobility Subscription data (data needed for UE</w:t>
            </w:r>
          </w:p>
          <w:p w14:paraId="6CA5FE3D" w14:textId="58CC1976" w:rsidR="00D96920" w:rsidRPr="00140E21" w:rsidRDefault="00D96920" w:rsidP="00042525">
            <w:pPr>
              <w:pStyle w:val="TAL"/>
              <w:rPr>
                <w:rFonts w:eastAsia="SimSun"/>
                <w:lang w:eastAsia="zh-CN"/>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717596E" w14:textId="77777777" w:rsidR="00D96920" w:rsidRPr="00140E21" w:rsidRDefault="00D96920" w:rsidP="00042525">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5CEA0C3" w14:textId="77777777" w:rsidR="00D96920" w:rsidRPr="00140E21" w:rsidRDefault="00D96920" w:rsidP="00042525">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D96920" w:rsidRPr="00140E21" w14:paraId="11ED9B54"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4049937B" w14:textId="4E10402B"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BBE6E" w14:textId="77777777" w:rsidR="00D96920" w:rsidRPr="00140E21" w:rsidRDefault="00D96920" w:rsidP="00042525">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B57F9E" w14:textId="77777777" w:rsidR="00D96920" w:rsidRPr="00140E21" w:rsidRDefault="00D96920" w:rsidP="00042525">
            <w:pPr>
              <w:pStyle w:val="TAL"/>
              <w:keepNext w:val="0"/>
              <w:rPr>
                <w:rFonts w:eastAsia="Malgun Gothic"/>
              </w:rPr>
            </w:pPr>
            <w:r w:rsidRPr="00140E21">
              <w:rPr>
                <w:rFonts w:eastAsia="Malgun Gothic"/>
              </w:rPr>
              <w:t xml:space="preserve">List of the subscribed internal group(s) that the UE belongs </w:t>
            </w:r>
            <w:proofErr w:type="gramStart"/>
            <w:r w:rsidRPr="00140E21">
              <w:rPr>
                <w:rFonts w:eastAsia="Malgun Gothic"/>
              </w:rPr>
              <w:t>to</w:t>
            </w:r>
            <w:proofErr w:type="gramEnd"/>
            <w:r w:rsidRPr="00140E21">
              <w:rPr>
                <w:rFonts w:eastAsia="Malgun Gothic"/>
              </w:rPr>
              <w:t>.</w:t>
            </w:r>
          </w:p>
        </w:tc>
      </w:tr>
      <w:tr w:rsidR="00D96920" w:rsidRPr="00140E21" w14:paraId="59F36B11"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36CB191"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E4EF86" w14:textId="77777777" w:rsidR="00D96920" w:rsidRPr="00140E21" w:rsidRDefault="00D96920" w:rsidP="00042525">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8C5DE70" w14:textId="77777777" w:rsidR="00D96920" w:rsidRPr="00140E21" w:rsidRDefault="00D96920" w:rsidP="00042525">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 xml:space="preserve">ggregated uplink and downlink MBRs to </w:t>
            </w:r>
            <w:proofErr w:type="gramStart"/>
            <w:r w:rsidRPr="00140E21">
              <w:rPr>
                <w:rFonts w:eastAsia="Malgun Gothic"/>
              </w:rPr>
              <w:t>be shared</w:t>
            </w:r>
            <w:proofErr w:type="gramEnd"/>
            <w:r w:rsidRPr="00140E21">
              <w:rPr>
                <w:rFonts w:eastAsia="Malgun Gothic"/>
              </w:rPr>
              <w:t xml:space="preserve"> across all Non-GBR </w:t>
            </w:r>
            <w:proofErr w:type="spellStart"/>
            <w:r w:rsidRPr="00140E21">
              <w:rPr>
                <w:rFonts w:eastAsia="Malgun Gothic"/>
              </w:rPr>
              <w:t>QoS</w:t>
            </w:r>
            <w:proofErr w:type="spellEnd"/>
            <w:r w:rsidRPr="00140E21">
              <w:rPr>
                <w:rFonts w:eastAsia="Malgun Gothic"/>
              </w:rPr>
              <w:t xml:space="preserve"> Flows according to the subscription of the user.</w:t>
            </w:r>
          </w:p>
        </w:tc>
      </w:tr>
      <w:tr w:rsidR="00D96920" w:rsidRPr="00140E21" w14:paraId="5E24AB05"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A5F591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9D977" w14:textId="77777777" w:rsidR="00D96920" w:rsidRPr="00140E21" w:rsidRDefault="00D96920" w:rsidP="00042525">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4488BB7" w14:textId="77777777" w:rsidR="00D96920" w:rsidRPr="00140E21" w:rsidRDefault="00D96920" w:rsidP="00042525">
            <w:pPr>
              <w:pStyle w:val="TAL"/>
              <w:keepNext w:val="0"/>
              <w:rPr>
                <w:rFonts w:eastAsia="Malgun Gothic"/>
              </w:rPr>
            </w:pPr>
            <w:r>
              <w:rPr>
                <w:rFonts w:eastAsia="Malgun Gothic"/>
              </w:rPr>
              <w:t xml:space="preserve">List of maximum aggregated uplink and downlink MBRs to be shared across all GBR and Non-GBR </w:t>
            </w:r>
            <w:proofErr w:type="spellStart"/>
            <w:r>
              <w:rPr>
                <w:rFonts w:eastAsia="Malgun Gothic"/>
              </w:rPr>
              <w:t>QoS</w:t>
            </w:r>
            <w:proofErr w:type="spellEnd"/>
            <w:r>
              <w:rPr>
                <w:rFonts w:eastAsia="Malgun Gothic"/>
              </w:rPr>
              <w:t xml:space="preserve"> Flows related to the same S-NSSAI according to the subscription of the user. There is a single uplink and a single downlink value per S-NSSAI.</w:t>
            </w:r>
          </w:p>
        </w:tc>
      </w:tr>
      <w:tr w:rsidR="00D96920" w:rsidRPr="00140E21" w14:paraId="31D51DC2"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FC1B9DB"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3D4A3" w14:textId="77777777" w:rsidR="00D96920" w:rsidRPr="00140E21" w:rsidRDefault="00D96920" w:rsidP="00042525">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012F08" w14:textId="77777777" w:rsidR="00D96920" w:rsidRDefault="00D96920" w:rsidP="00042525">
            <w:pPr>
              <w:pStyle w:val="TAL"/>
              <w:keepNext w:val="0"/>
              <w:rPr>
                <w:rFonts w:eastAsia="Malgun Gothic"/>
              </w:rPr>
            </w:pPr>
            <w:r w:rsidRPr="00140E21">
              <w:rPr>
                <w:rFonts w:eastAsia="Malgun Gothic"/>
              </w:rPr>
              <w:t xml:space="preserve">The Network Slices that the UE subscribes </w:t>
            </w:r>
            <w:proofErr w:type="gramStart"/>
            <w:r w:rsidRPr="00140E21">
              <w:rPr>
                <w:rFonts w:eastAsia="Malgun Gothic"/>
              </w:rPr>
              <w:t>to</w:t>
            </w:r>
            <w:proofErr w:type="gramEnd"/>
            <w:r w:rsidRPr="00140E21">
              <w:rPr>
                <w:rFonts w:eastAsia="Malgun Gothic"/>
              </w:rPr>
              <w:t>. In the roaming case, it indicates the subscribed Network Slices applicable to the Serving PLMN</w:t>
            </w:r>
            <w:r>
              <w:rPr>
                <w:rFonts w:eastAsia="Malgun Gothic"/>
              </w:rPr>
              <w:t xml:space="preserve"> (NOTE 11)</w:t>
            </w:r>
            <w:r w:rsidRPr="00140E21">
              <w:rPr>
                <w:rFonts w:eastAsia="Malgun Gothic"/>
              </w:rPr>
              <w:t>.</w:t>
            </w:r>
          </w:p>
          <w:p w14:paraId="34761A20" w14:textId="77777777" w:rsidR="00D96920" w:rsidRPr="00140E21" w:rsidRDefault="00D96920" w:rsidP="00042525">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D96920" w:rsidRPr="00140E21" w14:paraId="0AE402D9"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7E3770A"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A931F" w14:textId="77777777" w:rsidR="00D96920" w:rsidRPr="00140E21" w:rsidRDefault="00D96920" w:rsidP="00042525">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9CAF9F5" w14:textId="77777777" w:rsidR="00D96920" w:rsidRPr="00140E21" w:rsidRDefault="00D96920" w:rsidP="00042525">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D96920" w:rsidRPr="00140E21" w14:paraId="0DF4C95C"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84E065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50FD8" w14:textId="77777777" w:rsidR="00D96920" w:rsidRPr="00140E21" w:rsidRDefault="00D96920" w:rsidP="00042525">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E4D90B6" w14:textId="77777777" w:rsidR="00D96920" w:rsidRDefault="00D96920" w:rsidP="00042525">
            <w:pPr>
              <w:pStyle w:val="TAL"/>
              <w:keepNext w:val="0"/>
              <w:rPr>
                <w:rFonts w:eastAsia="Malgun Gothic"/>
              </w:rPr>
            </w:pPr>
            <w:r>
              <w:rPr>
                <w:rFonts w:eastAsia="Malgun Gothic"/>
              </w:rPr>
              <w:t>Includes:</w:t>
            </w:r>
          </w:p>
          <w:p w14:paraId="20B55549" w14:textId="77777777" w:rsidR="00D96920" w:rsidRDefault="00D96920" w:rsidP="00042525">
            <w:pPr>
              <w:pStyle w:val="TAL"/>
              <w:keepNext w:val="0"/>
              <w:ind w:left="318" w:hanging="318"/>
              <w:rPr>
                <w:rFonts w:eastAsia="Malgun Gothic"/>
              </w:rPr>
            </w:pPr>
            <w:r>
              <w:rPr>
                <w:rFonts w:eastAsia="Malgun Gothic"/>
              </w:rPr>
              <w:t>-</w:t>
            </w:r>
            <w:r>
              <w:rPr>
                <w:rFonts w:eastAsia="Malgun Gothic"/>
              </w:rPr>
              <w:tab/>
              <w:t>indication the S-NSSAI is on demand; and</w:t>
            </w:r>
          </w:p>
          <w:p w14:paraId="679589B7" w14:textId="77777777" w:rsidR="00D96920" w:rsidRDefault="00D96920" w:rsidP="00042525">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p w14:paraId="6ED11429" w14:textId="77777777" w:rsidR="00D96920" w:rsidRDefault="00D96920" w:rsidP="00042525">
            <w:pPr>
              <w:pStyle w:val="TAL"/>
              <w:keepNext w:val="0"/>
              <w:rPr>
                <w:rFonts w:eastAsia="Malgun Gothic"/>
              </w:rPr>
            </w:pPr>
            <w:r>
              <w:rPr>
                <w:rFonts w:eastAsia="Malgun Gothic"/>
              </w:rPr>
              <w:t>The AMF uses this information as described in clause 5.15.15 of TS 23.501 [2].</w:t>
            </w:r>
          </w:p>
          <w:p w14:paraId="65FF4B33" w14:textId="77777777" w:rsidR="00D96920" w:rsidRPr="00140E21" w:rsidRDefault="00D96920" w:rsidP="00042525">
            <w:pPr>
              <w:pStyle w:val="TAL"/>
              <w:keepNext w:val="0"/>
              <w:rPr>
                <w:rFonts w:eastAsia="Malgun Gothic"/>
              </w:rPr>
            </w:pPr>
            <w:r>
              <w:rPr>
                <w:rFonts w:eastAsia="Malgun Gothic"/>
              </w:rPr>
              <w:t>(NOTE 22)</w:t>
            </w:r>
          </w:p>
        </w:tc>
      </w:tr>
      <w:tr w:rsidR="00D96920" w:rsidRPr="00140E21" w14:paraId="4C9A6C79"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02DD7C2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FD030" w14:textId="77777777" w:rsidR="00D96920" w:rsidRPr="00140E21" w:rsidRDefault="00D96920" w:rsidP="00042525">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C127EE1" w14:textId="77777777" w:rsidR="00D96920" w:rsidRPr="00140E21" w:rsidRDefault="00D96920" w:rsidP="00042525">
            <w:pPr>
              <w:pStyle w:val="TAL"/>
              <w:keepNext w:val="0"/>
              <w:rPr>
                <w:rFonts w:eastAsia="Malgun Gothic"/>
              </w:rPr>
            </w:pPr>
            <w:r>
              <w:rPr>
                <w:rFonts w:eastAsia="Malgun Gothic"/>
              </w:rPr>
              <w:t>The Subscribed S-NSSAIs marked as subject to NSSAA. When present, the GPSI list shall include at least one GPSI.</w:t>
            </w:r>
          </w:p>
        </w:tc>
      </w:tr>
      <w:tr w:rsidR="00D96920" w:rsidRPr="00140E21" w14:paraId="474C597A"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B403A5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B1A62" w14:textId="77777777" w:rsidR="00D96920" w:rsidRPr="00140E21" w:rsidRDefault="00D96920" w:rsidP="00042525">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000855" w14:textId="77777777" w:rsidR="00D96920" w:rsidRPr="00140E21" w:rsidRDefault="00D96920" w:rsidP="00042525">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D96920" w:rsidRPr="00140E21" w14:paraId="3181AC87"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7118ACA"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64FAF" w14:textId="77777777" w:rsidR="00D96920" w:rsidRPr="00140E21" w:rsidRDefault="00D96920" w:rsidP="00042525">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282BC06C" w14:textId="77777777" w:rsidR="00D96920" w:rsidRPr="00140E21" w:rsidRDefault="00D96920" w:rsidP="00042525">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D96920" w:rsidRPr="00140E21" w14:paraId="59AF949F"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6C480D9"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FDB73" w14:textId="77777777" w:rsidR="00D96920" w:rsidRPr="00140E21" w:rsidRDefault="00D96920" w:rsidP="00042525">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8E2A3B7" w14:textId="77777777" w:rsidR="00D96920" w:rsidRPr="00140E21" w:rsidRDefault="00D96920" w:rsidP="00042525">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D96920" w:rsidRPr="00140E21" w14:paraId="04AB4068"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FE57C3E"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DC2040" w14:textId="77777777" w:rsidR="00D96920" w:rsidRPr="00140E21" w:rsidRDefault="00D96920" w:rsidP="00042525">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4CE2D43" w14:textId="77777777" w:rsidR="00D96920" w:rsidRPr="00140E21" w:rsidRDefault="00D96920" w:rsidP="00042525">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D96920" w:rsidRPr="00140E21" w14:paraId="7F82F031"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8D279D3"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85549" w14:textId="77777777" w:rsidR="00D96920" w:rsidRPr="00140E21" w:rsidRDefault="00D96920" w:rsidP="00042525">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80CD637" w14:textId="77777777" w:rsidR="00D96920" w:rsidRPr="00140E21" w:rsidRDefault="00D96920" w:rsidP="00042525">
            <w:pPr>
              <w:pStyle w:val="TAL"/>
              <w:keepNext w:val="0"/>
              <w:rPr>
                <w:rFonts w:eastAsia="Malgun Gothic"/>
              </w:rPr>
            </w:pPr>
            <w:r w:rsidRPr="00140E21">
              <w:rPr>
                <w:rFonts w:eastAsia="Malgun Gothic"/>
              </w:rPr>
              <w:t xml:space="preserve">Defines areas in which the UE </w:t>
            </w:r>
            <w:proofErr w:type="gramStart"/>
            <w:r w:rsidRPr="00140E21">
              <w:rPr>
                <w:rFonts w:eastAsia="Malgun Gothic"/>
              </w:rPr>
              <w:t>is not permitted</w:t>
            </w:r>
            <w:proofErr w:type="gramEnd"/>
            <w:r w:rsidRPr="00140E21">
              <w:rPr>
                <w:rFonts w:eastAsia="Malgun Gothic"/>
              </w:rPr>
              <w:t xml:space="preserve"> to initiate any communication with the network.</w:t>
            </w:r>
          </w:p>
        </w:tc>
      </w:tr>
      <w:tr w:rsidR="00D96920" w:rsidRPr="00140E21" w14:paraId="2B2152D0"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D457D7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A126B" w14:textId="77777777" w:rsidR="00D96920" w:rsidRPr="00140E21" w:rsidRDefault="00D96920" w:rsidP="00042525">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7D17FD2" w14:textId="77777777" w:rsidR="00D96920" w:rsidRPr="00140E21" w:rsidRDefault="00D96920" w:rsidP="00042525">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 xml:space="preserve">reas in which the UE </w:t>
            </w:r>
            <w:proofErr w:type="gramStart"/>
            <w:r w:rsidRPr="00140E21">
              <w:rPr>
                <w:rFonts w:eastAsia="Malgun Gothic"/>
              </w:rPr>
              <w:t>is permitted</w:t>
            </w:r>
            <w:proofErr w:type="gramEnd"/>
            <w:r w:rsidRPr="00140E21">
              <w:rPr>
                <w:rFonts w:eastAsia="Malgun Gothic"/>
              </w:rPr>
              <w:t xml:space="preserve">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D96920" w:rsidRPr="00140E21" w14:paraId="3DA3E6A4"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872BFE4"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86EDD" w14:textId="77777777" w:rsidR="00D96920" w:rsidRPr="00140E21" w:rsidRDefault="00D96920" w:rsidP="00042525">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101D062" w14:textId="77777777" w:rsidR="00D96920" w:rsidRPr="00140E21" w:rsidRDefault="00D96920" w:rsidP="00042525">
            <w:pPr>
              <w:pStyle w:val="TAL"/>
              <w:keepNext w:val="0"/>
              <w:rPr>
                <w:rFonts w:eastAsia="Malgun Gothic"/>
              </w:rPr>
            </w:pPr>
            <w:r w:rsidRPr="00140E21">
              <w:rPr>
                <w:rFonts w:eastAsia="Malgun Gothic"/>
              </w:rPr>
              <w:t xml:space="preserve">Defines whether UE </w:t>
            </w:r>
            <w:proofErr w:type="gramStart"/>
            <w:r w:rsidRPr="00140E21">
              <w:rPr>
                <w:rFonts w:eastAsia="Malgun Gothic"/>
              </w:rPr>
              <w:t>is allowed</w:t>
            </w:r>
            <w:proofErr w:type="gramEnd"/>
            <w:r w:rsidRPr="00140E21">
              <w:rPr>
                <w:rFonts w:eastAsia="Malgun Gothic"/>
              </w:rPr>
              <w:t xml:space="preserve"> to connect to 5GC and/or EPC for this PLMN.</w:t>
            </w:r>
          </w:p>
        </w:tc>
      </w:tr>
      <w:tr w:rsidR="00D96920" w:rsidRPr="00140E21" w14:paraId="5244700B"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3D3ED6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78D32" w14:textId="77777777" w:rsidR="00D96920" w:rsidRPr="00140E21" w:rsidRDefault="00D96920" w:rsidP="00042525">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800658B" w14:textId="77777777" w:rsidR="00D96920" w:rsidRPr="00140E21" w:rsidRDefault="00D96920" w:rsidP="00042525">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w:t>
            </w:r>
            <w:proofErr w:type="gramStart"/>
            <w:r>
              <w:rPr>
                <w:rFonts w:eastAsia="Malgun Gothic"/>
              </w:rPr>
              <w:t>may also</w:t>
            </w:r>
            <w:proofErr w:type="gramEnd"/>
            <w:r>
              <w:rPr>
                <w:rFonts w:eastAsia="Malgun Gothic"/>
              </w:rPr>
              <w:t xml:space="preserve"> be associated with time validity information as defined in clause 5.30.3 of TS 23.501 [2].</w:t>
            </w:r>
          </w:p>
        </w:tc>
      </w:tr>
      <w:tr w:rsidR="00D96920" w:rsidRPr="00140E21" w14:paraId="385D5932"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68B3B14"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662304" w14:textId="77777777" w:rsidR="00D96920" w:rsidRPr="00140E21" w:rsidRDefault="00D96920" w:rsidP="00042525">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75A257F" w14:textId="77777777" w:rsidR="00D96920" w:rsidRPr="00140E21" w:rsidRDefault="00D96920" w:rsidP="00042525">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D96920" w:rsidRPr="00140E21" w14:paraId="234D766E"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7033A7C1"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79A17" w14:textId="77777777" w:rsidR="00D96920" w:rsidRPr="00140E21" w:rsidRDefault="00D96920" w:rsidP="00042525">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69F2B51" w14:textId="77777777" w:rsidR="00D96920" w:rsidRPr="00140E21" w:rsidRDefault="00D96920" w:rsidP="00042525">
            <w:pPr>
              <w:pStyle w:val="TAL"/>
              <w:keepNext w:val="0"/>
              <w:rPr>
                <w:rFonts w:eastAsia="Malgun Gothic"/>
              </w:rPr>
            </w:pPr>
            <w:r w:rsidRPr="00140E21">
              <w:rPr>
                <w:rFonts w:eastAsia="Malgun Gothic"/>
              </w:rPr>
              <w:t>An index to specific RRM configuration in the NG-RAN.</w:t>
            </w:r>
          </w:p>
        </w:tc>
      </w:tr>
      <w:tr w:rsidR="00D96920" w:rsidRPr="00140E21" w14:paraId="23C764DF"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DC50FA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78F7B" w14:textId="77777777" w:rsidR="00D96920" w:rsidRPr="00140E21" w:rsidRDefault="00D96920" w:rsidP="00042525">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3483289" w14:textId="77777777" w:rsidR="00D96920" w:rsidRPr="00140E21" w:rsidRDefault="00D96920" w:rsidP="00042525">
            <w:pPr>
              <w:pStyle w:val="TAL"/>
              <w:keepNext w:val="0"/>
              <w:rPr>
                <w:rFonts w:eastAsia="Malgun Gothic"/>
              </w:rPr>
            </w:pPr>
            <w:r w:rsidRPr="00140E21">
              <w:rPr>
                <w:rFonts w:eastAsia="Malgun Gothic"/>
              </w:rPr>
              <w:t>Indicates a subscribed Periodic Registration Timer value</w:t>
            </w:r>
            <w:r>
              <w:rPr>
                <w:rFonts w:eastAsia="Malgun Gothic"/>
              </w:rPr>
              <w:t xml:space="preserve">, which </w:t>
            </w:r>
            <w:proofErr w:type="gramStart"/>
            <w:r>
              <w:rPr>
                <w:rFonts w:eastAsia="Malgun Gothic"/>
              </w:rPr>
              <w:t>may be influenced</w:t>
            </w:r>
            <w:proofErr w:type="gramEnd"/>
            <w:r>
              <w:rPr>
                <w:rFonts w:eastAsia="Malgun Gothic"/>
              </w:rPr>
              <w:t xml:space="preserve"> by e.g. network configuration parameter as specified in clause 4.15.6.3a</w:t>
            </w:r>
            <w:r w:rsidRPr="00140E21">
              <w:rPr>
                <w:rFonts w:eastAsia="Malgun Gothic"/>
              </w:rPr>
              <w:t>.</w:t>
            </w:r>
          </w:p>
        </w:tc>
      </w:tr>
      <w:tr w:rsidR="00D96920" w:rsidRPr="00140E21" w14:paraId="1E161B4A"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3759435"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C37CE3" w14:textId="77777777" w:rsidR="00D96920" w:rsidRPr="00140E21" w:rsidRDefault="00D96920" w:rsidP="00042525">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69ADCD2" w14:textId="77777777" w:rsidR="00D96920" w:rsidRPr="00140E21" w:rsidRDefault="00D96920" w:rsidP="00042525">
            <w:pPr>
              <w:pStyle w:val="TAL"/>
              <w:keepNext w:val="0"/>
              <w:rPr>
                <w:rFonts w:eastAsia="Malgun Gothic"/>
              </w:rPr>
            </w:pPr>
            <w:r>
              <w:rPr>
                <w:rFonts w:eastAsia="Malgun Gothic"/>
              </w:rPr>
              <w:t xml:space="preserve">Indicates a subscribed active time value, which </w:t>
            </w:r>
            <w:proofErr w:type="gramStart"/>
            <w:r>
              <w:rPr>
                <w:rFonts w:eastAsia="Malgun Gothic"/>
              </w:rPr>
              <w:t>may be influenced</w:t>
            </w:r>
            <w:proofErr w:type="gramEnd"/>
            <w:r>
              <w:rPr>
                <w:rFonts w:eastAsia="Malgun Gothic"/>
              </w:rPr>
              <w:t xml:space="preserve"> by e.g. network configuration parameter as specified in clause 4.15.6.3a.</w:t>
            </w:r>
          </w:p>
        </w:tc>
      </w:tr>
      <w:tr w:rsidR="00D96920" w:rsidRPr="00140E21" w14:paraId="05F51C0F"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121A5CC"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25AA1" w14:textId="77777777" w:rsidR="00D96920" w:rsidRPr="00140E21" w:rsidRDefault="00D96920" w:rsidP="00042525">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0BB8BF6" w14:textId="77777777" w:rsidR="00D96920" w:rsidRPr="00140E21" w:rsidRDefault="00D96920" w:rsidP="00042525">
            <w:pPr>
              <w:pStyle w:val="TAL"/>
              <w:keepNext w:val="0"/>
              <w:rPr>
                <w:rFonts w:eastAsia="Malgun Gothic"/>
              </w:rPr>
            </w:pPr>
            <w:r w:rsidRPr="00140E21">
              <w:rPr>
                <w:rFonts w:eastAsia="Malgun Gothic"/>
              </w:rPr>
              <w:t xml:space="preserve">Indicates the user </w:t>
            </w:r>
            <w:proofErr w:type="gramStart"/>
            <w:r w:rsidRPr="00140E21">
              <w:rPr>
                <w:rFonts w:eastAsia="Malgun Gothic"/>
              </w:rPr>
              <w:t>is subscribed</w:t>
            </w:r>
            <w:proofErr w:type="gramEnd"/>
            <w:r w:rsidRPr="00140E21">
              <w:rPr>
                <w:rFonts w:eastAsia="Malgun Gothic"/>
              </w:rPr>
              <w:t xml:space="preserve">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D96920" w:rsidRPr="00140E21" w14:paraId="762F472F"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7422E1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DE1A6" w14:textId="77777777" w:rsidR="00D96920" w:rsidRPr="00140E21" w:rsidRDefault="00D96920" w:rsidP="00042525">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30F65BDF" w14:textId="77777777" w:rsidR="00D96920" w:rsidRPr="00140E21" w:rsidRDefault="00D96920" w:rsidP="00042525">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set and UE </w:t>
            </w:r>
            <w:proofErr w:type="gramStart"/>
            <w:r>
              <w:rPr>
                <w:rFonts w:eastAsia="Malgun Gothic"/>
              </w:rPr>
              <w:t>is allowed</w:t>
            </w:r>
            <w:proofErr w:type="gramEnd"/>
            <w:r>
              <w:rPr>
                <w:rFonts w:eastAsia="Malgun Gothic"/>
              </w:rPr>
              <w:t xml:space="preserve"> to use the SMS service.</w:t>
            </w:r>
          </w:p>
        </w:tc>
      </w:tr>
      <w:tr w:rsidR="00D96920" w:rsidRPr="00140E21" w14:paraId="0E0CB635"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0ECAD9BA"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F6D98" w14:textId="77777777" w:rsidR="00D96920" w:rsidRPr="00140E21" w:rsidRDefault="00D96920" w:rsidP="00042525">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5EC1C76" w14:textId="77777777" w:rsidR="00D96920" w:rsidRPr="00140E21" w:rsidRDefault="00D96920" w:rsidP="00042525">
            <w:pPr>
              <w:pStyle w:val="TAL"/>
              <w:keepNext w:val="0"/>
              <w:rPr>
                <w:rFonts w:eastAsia="Malgun Gothic"/>
              </w:rPr>
            </w:pPr>
            <w:r w:rsidRPr="00140E21">
              <w:rPr>
                <w:rFonts w:eastAsia="Malgun Gothic"/>
              </w:rPr>
              <w:t xml:space="preserve">Indicates the user </w:t>
            </w:r>
            <w:proofErr w:type="gramStart"/>
            <w:r w:rsidRPr="00140E21">
              <w:rPr>
                <w:rFonts w:eastAsia="Malgun Gothic"/>
              </w:rPr>
              <w:t>is subscribed</w:t>
            </w:r>
            <w:proofErr w:type="gramEnd"/>
            <w:r w:rsidRPr="00140E21">
              <w:rPr>
                <w:rFonts w:eastAsia="Malgun Gothic"/>
              </w:rPr>
              <w:t xml:space="preserve">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D96920" w:rsidRPr="00140E21" w14:paraId="23197CD9"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18B6D2D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355CD" w14:textId="77777777" w:rsidR="00D96920" w:rsidRPr="00140E21" w:rsidRDefault="00D96920" w:rsidP="00042525">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8BF6F31" w14:textId="77777777" w:rsidR="00D96920" w:rsidRPr="00140E21" w:rsidRDefault="00D96920" w:rsidP="00042525">
            <w:pPr>
              <w:pStyle w:val="TAL"/>
              <w:keepNext w:val="0"/>
              <w:rPr>
                <w:rFonts w:eastAsia="Malgun Gothic"/>
              </w:rPr>
            </w:pPr>
            <w:r w:rsidRPr="00140E21">
              <w:rPr>
                <w:rFonts w:eastAsia="Malgun Gothic"/>
              </w:rPr>
              <w:t>Information on expected UE movement and communication characteristics. See clause 4.15.6.3</w:t>
            </w:r>
          </w:p>
        </w:tc>
      </w:tr>
      <w:tr w:rsidR="00D96920" w:rsidRPr="00140E21" w14:paraId="7B51028F"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3D766B4"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BC103" w14:textId="77777777" w:rsidR="00D96920" w:rsidRPr="00140E21" w:rsidRDefault="00D96920" w:rsidP="00042525">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1785DB8" w14:textId="77777777" w:rsidR="00D96920" w:rsidRPr="00140E21" w:rsidRDefault="00D96920" w:rsidP="00042525">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1B01637" w14:textId="77777777" w:rsidR="00D96920" w:rsidRPr="00140E21" w:rsidRDefault="00D96920" w:rsidP="00042525">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D96920" w:rsidRPr="00140E21" w14:paraId="075FB114"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DDC2C3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86AEF" w14:textId="77777777" w:rsidR="00D96920" w:rsidRPr="00140E21" w:rsidRDefault="00D96920" w:rsidP="00042525">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C4B148A" w14:textId="77777777" w:rsidR="00D96920" w:rsidRPr="00140E21" w:rsidRDefault="00D96920" w:rsidP="00042525">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D96920" w:rsidRPr="00140E21" w14:paraId="38B2BE41"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7D18EF8E"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B09A1" w14:textId="77777777" w:rsidR="00D96920" w:rsidRPr="00140E21" w:rsidRDefault="00D96920" w:rsidP="00042525">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C9D46D1" w14:textId="77777777" w:rsidR="00D96920" w:rsidRPr="00140E21" w:rsidRDefault="00D96920" w:rsidP="00042525">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D96920" w:rsidRPr="00140E21" w14:paraId="631408D1"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C39A70B"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CA2C43" w14:textId="77777777" w:rsidR="00D96920" w:rsidRPr="00140E21" w:rsidRDefault="00D96920" w:rsidP="00042525">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910C2F6" w14:textId="77777777" w:rsidR="00D96920" w:rsidRPr="00140E21" w:rsidRDefault="00D96920" w:rsidP="00042525">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D96920" w:rsidRPr="00140E21" w14:paraId="68175A14"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12A335A3"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D5D6C" w14:textId="77777777" w:rsidR="00D96920" w:rsidRPr="00140E21" w:rsidRDefault="00D96920" w:rsidP="00042525">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505BC59" w14:textId="77777777" w:rsidR="00D96920" w:rsidRPr="00140E21" w:rsidRDefault="00D96920" w:rsidP="00042525">
            <w:pPr>
              <w:pStyle w:val="TAL"/>
              <w:keepNext w:val="0"/>
              <w:rPr>
                <w:rFonts w:eastAsia="Malgun Gothic"/>
              </w:rPr>
            </w:pPr>
            <w:r>
              <w:rPr>
                <w:rFonts w:eastAsia="Malgun Gothic"/>
              </w:rPr>
              <w:t>Indicates the AMF to provide the UE with the full set of subscribed S-NSSAIs even if they do not share a common NSSRG.</w:t>
            </w:r>
          </w:p>
        </w:tc>
      </w:tr>
      <w:tr w:rsidR="00D96920" w:rsidRPr="00140E21" w14:paraId="021799BB"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2E7907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F532B" w14:textId="77777777" w:rsidR="00D96920" w:rsidRPr="00140E21" w:rsidRDefault="00D96920" w:rsidP="00042525">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43467C33" w14:textId="77777777" w:rsidR="00D96920" w:rsidRPr="00140E21" w:rsidRDefault="00D96920" w:rsidP="00042525">
            <w:pPr>
              <w:pStyle w:val="TAL"/>
              <w:keepNext w:val="0"/>
              <w:rPr>
                <w:rFonts w:eastAsia="Malgun Gothic"/>
              </w:rPr>
            </w:pPr>
            <w:r w:rsidRPr="00140E21">
              <w:rPr>
                <w:rFonts w:eastAsia="Malgun Gothic"/>
              </w:rPr>
              <w:t xml:space="preserve">Trace requirements about a UE (e.g. trace reference, address of the Trace Collection Entity, etc.) </w:t>
            </w:r>
            <w:proofErr w:type="gramStart"/>
            <w:r w:rsidRPr="00140E21">
              <w:rPr>
                <w:rFonts w:eastAsia="Malgun Gothic"/>
              </w:rPr>
              <w:t>is defined</w:t>
            </w:r>
            <w:proofErr w:type="gramEnd"/>
            <w:r w:rsidRPr="00140E21">
              <w:rPr>
                <w:rFonts w:eastAsia="Malgun Gothic"/>
              </w:rPr>
              <w:t xml:space="preserve"> in TS 32.421 [39].</w:t>
            </w:r>
          </w:p>
        </w:tc>
      </w:tr>
      <w:tr w:rsidR="00D96920" w:rsidRPr="00140E21" w14:paraId="6B370661"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E714F4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C6244" w14:textId="77777777" w:rsidR="00D96920" w:rsidRPr="00140E21" w:rsidRDefault="00D96920" w:rsidP="00042525">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C52B001" w14:textId="77777777" w:rsidR="00D96920" w:rsidRPr="00140E21" w:rsidRDefault="00D96920" w:rsidP="00042525">
            <w:pPr>
              <w:pStyle w:val="TAL"/>
              <w:keepNext w:val="0"/>
              <w:rPr>
                <w:rFonts w:eastAsia="Malgun Gothic"/>
              </w:rPr>
            </w:pPr>
            <w:r w:rsidRPr="00140E21">
              <w:rPr>
                <w:rFonts w:eastAsia="Malgun Gothic"/>
              </w:rPr>
              <w:t xml:space="preserve">When present, it </w:t>
            </w:r>
            <w:proofErr w:type="gramStart"/>
            <w:r w:rsidRPr="00140E21">
              <w:rPr>
                <w:rFonts w:eastAsia="Malgun Gothic"/>
              </w:rPr>
              <w:t>is used</w:t>
            </w:r>
            <w:proofErr w:type="gramEnd"/>
            <w:r w:rsidRPr="00140E21">
              <w:rPr>
                <w:rFonts w:eastAsia="Malgun Gothic"/>
              </w:rPr>
              <w:t xml:space="preserve"> to indicate that the UE is allowed to include NSSAI in the RRC connection Establishment in clear text for 3GPP access.</w:t>
            </w:r>
          </w:p>
        </w:tc>
      </w:tr>
      <w:tr w:rsidR="00D96920" w:rsidRPr="00140E21" w14:paraId="49D92E28"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8FCA64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3F97D" w14:textId="77777777" w:rsidR="00D96920" w:rsidRPr="00140E21" w:rsidRDefault="00D96920" w:rsidP="00042525">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5070861" w14:textId="77777777" w:rsidR="00D96920" w:rsidRPr="00140E21" w:rsidRDefault="00D96920" w:rsidP="00042525">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D96920" w:rsidRPr="00140E21" w14:paraId="25EAE998"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BCC81DC"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E99C8" w14:textId="77777777" w:rsidR="00D96920" w:rsidRPr="00140E21" w:rsidRDefault="00D96920" w:rsidP="0004252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27E64B9" w14:textId="77777777" w:rsidR="00D96920" w:rsidRPr="00140E21" w:rsidRDefault="00D96920" w:rsidP="00042525">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D96920" w:rsidRPr="00140E21" w14:paraId="00ED5E0B"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401044A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5E194" w14:textId="77777777" w:rsidR="00D96920" w:rsidRPr="00140E21" w:rsidRDefault="00D96920" w:rsidP="00042525">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74BC5BB" w14:textId="77777777" w:rsidR="00D96920" w:rsidRPr="00140E21" w:rsidRDefault="00D96920" w:rsidP="00042525">
            <w:pPr>
              <w:pStyle w:val="TAL"/>
              <w:keepNext w:val="0"/>
              <w:rPr>
                <w:rFonts w:eastAsia="Malgun Gothic"/>
              </w:rPr>
            </w:pPr>
            <w:r>
              <w:rPr>
                <w:rFonts w:eastAsia="Malgun Gothic"/>
              </w:rPr>
              <w:t xml:space="preserve">List of Tracking Areas configured per DNN and S-NSSAI within which UE </w:t>
            </w:r>
            <w:proofErr w:type="gramStart"/>
            <w:r>
              <w:rPr>
                <w:rFonts w:eastAsia="Malgun Gothic"/>
              </w:rPr>
              <w:t>is permitted</w:t>
            </w:r>
            <w:proofErr w:type="gramEnd"/>
            <w:r>
              <w:rPr>
                <w:rFonts w:eastAsia="Malgun Gothic"/>
              </w:rPr>
              <w:t xml:space="preserve"> to initiate Service Request or SM signalling.</w:t>
            </w:r>
          </w:p>
        </w:tc>
      </w:tr>
      <w:tr w:rsidR="00D96920" w:rsidRPr="00140E21" w14:paraId="1581CC2E"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D3D8DEF"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ADDAC" w14:textId="77777777" w:rsidR="00D96920" w:rsidRPr="00140E21" w:rsidRDefault="00D96920" w:rsidP="00042525">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D96D847" w14:textId="77777777" w:rsidR="00D96920" w:rsidRPr="00140E21" w:rsidRDefault="00D96920" w:rsidP="00042525">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EF3F43E" w14:textId="77777777" w:rsidR="00D96920" w:rsidRPr="00140E21" w:rsidRDefault="00D96920" w:rsidP="00042525">
            <w:pPr>
              <w:pStyle w:val="TAL"/>
              <w:keepNext w:val="0"/>
              <w:rPr>
                <w:rFonts w:eastAsia="Malgun Gothic"/>
              </w:rPr>
            </w:pPr>
          </w:p>
          <w:p w14:paraId="6FEDEBF3" w14:textId="77777777" w:rsidR="00D96920" w:rsidRPr="00140E21" w:rsidRDefault="00D96920" w:rsidP="00042525">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D96920" w:rsidRPr="00140E21" w14:paraId="4E24E29A"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F82C0C7"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2A5162" w14:textId="77777777" w:rsidR="00D96920" w:rsidRPr="00140E21" w:rsidRDefault="00D96920" w:rsidP="00042525">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6080F431" w14:textId="77777777" w:rsidR="00D96920" w:rsidRPr="00140E21" w:rsidRDefault="00D96920" w:rsidP="00042525">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D96920" w:rsidRPr="00140E21" w14:paraId="1F93002B"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78160FE0"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6BEDBA" w14:textId="77777777" w:rsidR="00D96920" w:rsidRPr="00140E21" w:rsidRDefault="00D96920" w:rsidP="00042525">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48BBB09" w14:textId="77777777" w:rsidR="00D96920" w:rsidRPr="00140E21" w:rsidRDefault="00D96920" w:rsidP="00042525">
            <w:pPr>
              <w:pStyle w:val="TAL"/>
              <w:keepNext w:val="0"/>
              <w:rPr>
                <w:rFonts w:eastAsia="Malgun Gothic"/>
              </w:rPr>
            </w:pPr>
            <w:r>
              <w:rPr>
                <w:rFonts w:eastAsia="Malgun Gothic"/>
              </w:rPr>
              <w:t xml:space="preserve">Specifies whether CE mode B is restricted for the UE, </w:t>
            </w:r>
            <w:proofErr w:type="gramStart"/>
            <w:r>
              <w:rPr>
                <w:rFonts w:eastAsia="Malgun Gothic"/>
              </w:rPr>
              <w:t>or both</w:t>
            </w:r>
            <w:proofErr w:type="gramEnd"/>
            <w:r>
              <w:rPr>
                <w:rFonts w:eastAsia="Malgun Gothic"/>
              </w:rPr>
              <w:t xml:space="preserve"> CE mode A and CE mode B are restricted for the UE, or both CE mode A and CE mode B are not restricted for the UE.</w:t>
            </w:r>
          </w:p>
        </w:tc>
      </w:tr>
      <w:tr w:rsidR="00D96920" w:rsidRPr="00140E21" w14:paraId="0B4FF898"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57A43EE"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CDC8A" w14:textId="77777777" w:rsidR="00D96920" w:rsidRPr="00140E21" w:rsidRDefault="00D96920" w:rsidP="00042525">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CF5587A" w14:textId="77777777" w:rsidR="00D96920" w:rsidRPr="00140E21" w:rsidRDefault="00D96920" w:rsidP="00042525">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D96920" w:rsidRPr="00140E21" w14:paraId="2F6743DD"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1600A28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70D0D" w14:textId="77777777" w:rsidR="00D96920" w:rsidRDefault="00D96920" w:rsidP="00042525">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96C6B8F" w14:textId="77777777" w:rsidR="00D96920" w:rsidRDefault="00D96920" w:rsidP="00042525">
            <w:pPr>
              <w:pStyle w:val="TAL"/>
              <w:keepNext w:val="0"/>
              <w:rPr>
                <w:rFonts w:eastAsia="Malgun Gothic"/>
              </w:rPr>
            </w:pPr>
            <w:r>
              <w:rPr>
                <w:rFonts w:eastAsia="Malgun Gothic"/>
              </w:rPr>
              <w:t xml:space="preserve">Indicates that the subscriber </w:t>
            </w:r>
            <w:proofErr w:type="gramStart"/>
            <w:r>
              <w:rPr>
                <w:rFonts w:eastAsia="Malgun Gothic"/>
              </w:rPr>
              <w:t>is allowed</w:t>
            </w:r>
            <w:proofErr w:type="gramEnd"/>
            <w:r>
              <w:rPr>
                <w:rFonts w:eastAsia="Malgun Gothic"/>
              </w:rPr>
              <w:t xml:space="preserve"> for IAB-operation as specified in clause 5.35.2 of TS 23.501 [2].</w:t>
            </w:r>
          </w:p>
        </w:tc>
      </w:tr>
      <w:tr w:rsidR="00D96920" w:rsidRPr="00140E21" w14:paraId="0E2CAAC9"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7A332E1"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3A10E" w14:textId="77777777" w:rsidR="00D96920" w:rsidRDefault="00D96920" w:rsidP="00042525">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49A65C38" w14:textId="77777777" w:rsidR="00D96920" w:rsidRDefault="00D96920" w:rsidP="00042525">
            <w:pPr>
              <w:pStyle w:val="TAL"/>
              <w:keepNext w:val="0"/>
              <w:rPr>
                <w:rFonts w:eastAsia="Malgun Gothic"/>
              </w:rPr>
            </w:pPr>
            <w:r>
              <w:rPr>
                <w:rFonts w:eastAsia="Malgun Gothic"/>
              </w:rPr>
              <w:t xml:space="preserve">Indicates the subscriber </w:t>
            </w:r>
            <w:proofErr w:type="gramStart"/>
            <w:r>
              <w:rPr>
                <w:rFonts w:eastAsia="Malgun Gothic"/>
              </w:rPr>
              <w:t>is allowed</w:t>
            </w:r>
            <w:proofErr w:type="gramEnd"/>
            <w:r>
              <w:rPr>
                <w:rFonts w:eastAsia="Malgun Gothic"/>
              </w:rPr>
              <w:t xml:space="preserve">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D96920" w:rsidRPr="00140E21" w14:paraId="27D41DC5"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2A09DB6"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F2DE7" w14:textId="77777777" w:rsidR="00D96920" w:rsidRDefault="00D96920" w:rsidP="00042525">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520C825" w14:textId="77777777" w:rsidR="00D96920" w:rsidRDefault="00D96920" w:rsidP="00042525">
            <w:pPr>
              <w:pStyle w:val="TAL"/>
              <w:keepNext w:val="0"/>
              <w:rPr>
                <w:rFonts w:eastAsia="Malgun Gothic"/>
              </w:rPr>
            </w:pPr>
            <w:r>
              <w:rPr>
                <w:rFonts w:eastAsia="Malgun Gothic"/>
              </w:rPr>
              <w:t>It contains the Charging Characteristics as defined in Annex A of TS 32.256 [71].</w:t>
            </w:r>
          </w:p>
          <w:p w14:paraId="25AAE306" w14:textId="77777777" w:rsidR="00D96920" w:rsidRDefault="00D96920" w:rsidP="00042525">
            <w:pPr>
              <w:pStyle w:val="TAL"/>
              <w:keepNext w:val="0"/>
              <w:rPr>
                <w:rFonts w:eastAsia="Malgun Gothic"/>
              </w:rPr>
            </w:pPr>
            <w:r>
              <w:rPr>
                <w:rFonts w:eastAsia="Malgun Gothic"/>
              </w:rPr>
              <w:t>This information, when provided, shall override any corresponding predefined information at the AMF.</w:t>
            </w:r>
          </w:p>
        </w:tc>
      </w:tr>
      <w:tr w:rsidR="00D96920" w:rsidRPr="00140E21" w14:paraId="281CB96E"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0F86D813"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C0BA5" w14:textId="77777777" w:rsidR="00D96920" w:rsidRDefault="00D96920" w:rsidP="00042525">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5F7A25E" w14:textId="77777777" w:rsidR="00D96920" w:rsidRDefault="00D96920" w:rsidP="00042525">
            <w:pPr>
              <w:pStyle w:val="TAL"/>
              <w:keepNext w:val="0"/>
              <w:rPr>
                <w:rFonts w:eastAsia="Malgun Gothic"/>
              </w:rPr>
            </w:pPr>
            <w:r>
              <w:rPr>
                <w:rFonts w:eastAsia="Malgun Gothic"/>
              </w:rPr>
              <w:t xml:space="preserve">Indicates a subscribed extended idle </w:t>
            </w:r>
            <w:proofErr w:type="gramStart"/>
            <w:r>
              <w:rPr>
                <w:rFonts w:eastAsia="Malgun Gothic"/>
              </w:rPr>
              <w:t>mode DRX cycle length value</w:t>
            </w:r>
            <w:proofErr w:type="gramEnd"/>
            <w:r>
              <w:rPr>
                <w:rFonts w:eastAsia="Malgun Gothic"/>
              </w:rPr>
              <w:t>.</w:t>
            </w:r>
          </w:p>
        </w:tc>
      </w:tr>
      <w:tr w:rsidR="00D96920" w:rsidRPr="00140E21" w14:paraId="326014B4"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71027D29"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883B0" w14:textId="77777777" w:rsidR="00D96920" w:rsidRDefault="00D96920" w:rsidP="00042525">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B3098BC" w14:textId="77777777" w:rsidR="00D96920" w:rsidRDefault="00D96920" w:rsidP="00042525">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D96920" w:rsidRPr="00140E21" w14:paraId="4655E338"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B06FDE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76FD1" w14:textId="77777777" w:rsidR="00D96920" w:rsidRDefault="00D96920" w:rsidP="00042525">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D998A28" w14:textId="77777777" w:rsidR="00D96920" w:rsidRDefault="00D96920" w:rsidP="00042525">
            <w:pPr>
              <w:pStyle w:val="TAL"/>
              <w:keepNext w:val="0"/>
              <w:rPr>
                <w:rFonts w:eastAsia="Malgun Gothic"/>
              </w:rPr>
            </w:pPr>
            <w:r>
              <w:rPr>
                <w:rFonts w:eastAsia="Malgun Gothic"/>
              </w:rPr>
              <w:t xml:space="preserve">Aerial UE Subscription Information. It contains an Indication on whether Aerial service for the UE </w:t>
            </w:r>
            <w:proofErr w:type="gramStart"/>
            <w:r>
              <w:rPr>
                <w:rFonts w:eastAsia="Malgun Gothic"/>
              </w:rPr>
              <w:t>is allowed</w:t>
            </w:r>
            <w:proofErr w:type="gramEnd"/>
            <w:r>
              <w:rPr>
                <w:rFonts w:eastAsia="Malgun Gothic"/>
              </w:rPr>
              <w:t xml:space="preserve"> or not.</w:t>
            </w:r>
          </w:p>
        </w:tc>
      </w:tr>
      <w:tr w:rsidR="00D96920" w:rsidRPr="00140E21" w14:paraId="439AB2DD"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67FAA825"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117440" w14:textId="77777777" w:rsidR="00D96920" w:rsidRDefault="00D96920" w:rsidP="00042525">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6A588CD" w14:textId="77777777" w:rsidR="00D96920" w:rsidRDefault="00D96920" w:rsidP="00042525">
            <w:pPr>
              <w:pStyle w:val="TAL"/>
              <w:keepNext w:val="0"/>
              <w:rPr>
                <w:rFonts w:eastAsia="Malgun Gothic"/>
              </w:rPr>
            </w:pPr>
            <w:r>
              <w:rPr>
                <w:rFonts w:eastAsia="Malgun Gothic"/>
              </w:rPr>
              <w:t xml:space="preserve">Includes the Access Stratum Time Synchronization Service Authorization to indicate whether the UE </w:t>
            </w:r>
            <w:proofErr w:type="gramStart"/>
            <w:r>
              <w:rPr>
                <w:rFonts w:eastAsia="Malgun Gothic"/>
              </w:rPr>
              <w:t>should be provisioned</w:t>
            </w:r>
            <w:proofErr w:type="gramEnd"/>
            <w:r>
              <w:rPr>
                <w:rFonts w:eastAsia="Malgun Gothic"/>
              </w:rPr>
              <w:t xml:space="preserve"> with 5G system internal clock timing information over access stratum.</w:t>
            </w:r>
          </w:p>
          <w:p w14:paraId="077DFA3E" w14:textId="77777777" w:rsidR="00D96920" w:rsidRDefault="00D96920" w:rsidP="00042525">
            <w:pPr>
              <w:pStyle w:val="TAL"/>
              <w:keepNext w:val="0"/>
              <w:rPr>
                <w:rFonts w:eastAsia="Malgun Gothic"/>
              </w:rPr>
            </w:pPr>
          </w:p>
          <w:p w14:paraId="06F5C0DE" w14:textId="77777777" w:rsidR="00D96920" w:rsidRDefault="00D96920" w:rsidP="00042525">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1CF4BBCC" w14:textId="77777777" w:rsidR="00D96920" w:rsidRDefault="00D96920" w:rsidP="00042525">
            <w:pPr>
              <w:pStyle w:val="TAL"/>
              <w:keepNext w:val="0"/>
              <w:rPr>
                <w:rFonts w:eastAsia="Malgun Gothic"/>
              </w:rPr>
            </w:pPr>
          </w:p>
          <w:p w14:paraId="73D54EF5" w14:textId="77777777" w:rsidR="00D96920" w:rsidRDefault="00D96920" w:rsidP="00042525">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94302A4" w14:textId="77777777" w:rsidR="00D96920" w:rsidRDefault="00D96920" w:rsidP="00042525">
            <w:pPr>
              <w:pStyle w:val="TAL"/>
              <w:keepNext w:val="0"/>
              <w:rPr>
                <w:rFonts w:eastAsia="Malgun Gothic"/>
              </w:rPr>
            </w:pPr>
          </w:p>
          <w:p w14:paraId="7AC92E4F" w14:textId="77777777" w:rsidR="00D96920" w:rsidRDefault="00D96920" w:rsidP="00042525">
            <w:pPr>
              <w:pStyle w:val="TAL"/>
              <w:keepNext w:val="0"/>
              <w:rPr>
                <w:rFonts w:eastAsia="Malgun Gothic"/>
              </w:rPr>
            </w:pPr>
            <w:r>
              <w:rPr>
                <w:rFonts w:eastAsia="Malgun Gothic"/>
              </w:rPr>
              <w:t xml:space="preserve">Optionally includes a Time Synchronization Coverage Area comprising a list of TAs where the UE </w:t>
            </w:r>
            <w:proofErr w:type="gramStart"/>
            <w:r>
              <w:rPr>
                <w:rFonts w:eastAsia="Malgun Gothic"/>
              </w:rPr>
              <w:t>shall be provisioned</w:t>
            </w:r>
            <w:proofErr w:type="gramEnd"/>
            <w:r>
              <w:rPr>
                <w:rFonts w:eastAsia="Malgun Gothic"/>
              </w:rPr>
              <w:t xml:space="preserve"> with 5G system internal clock timing information (NOTE 19).</w:t>
            </w:r>
          </w:p>
          <w:p w14:paraId="130279A6" w14:textId="77777777" w:rsidR="00D96920" w:rsidRDefault="00D96920" w:rsidP="00042525">
            <w:pPr>
              <w:pStyle w:val="TAL"/>
              <w:keepNext w:val="0"/>
              <w:rPr>
                <w:rFonts w:eastAsia="Malgun Gothic"/>
              </w:rPr>
            </w:pPr>
          </w:p>
          <w:p w14:paraId="61018CFA" w14:textId="77777777" w:rsidR="00D96920" w:rsidRDefault="00D96920" w:rsidP="00042525">
            <w:pPr>
              <w:pStyle w:val="TAL"/>
              <w:keepNext w:val="0"/>
              <w:rPr>
                <w:rFonts w:eastAsia="Malgun Gothic"/>
              </w:rPr>
            </w:pPr>
            <w:r>
              <w:rPr>
                <w:rFonts w:eastAsia="Malgun Gothic"/>
              </w:rPr>
              <w:t xml:space="preserve">Optionally includes a </w:t>
            </w:r>
            <w:proofErr w:type="gramStart"/>
            <w:r>
              <w:rPr>
                <w:rFonts w:eastAsia="Malgun Gothic"/>
              </w:rPr>
              <w:t>clock quality detail level</w:t>
            </w:r>
            <w:proofErr w:type="gramEnd"/>
            <w:r>
              <w:rPr>
                <w:rFonts w:eastAsia="Malgun Gothic"/>
              </w:rPr>
              <w:t xml:space="preserve"> to indicate whether and which clock quality information to provide to the UE. It comprises one of the following values: clock quality metrics or </w:t>
            </w:r>
            <w:proofErr w:type="gramStart"/>
            <w:r>
              <w:rPr>
                <w:rFonts w:eastAsia="Malgun Gothic"/>
              </w:rPr>
              <w:t>acceptable/not acceptable</w:t>
            </w:r>
            <w:proofErr w:type="gramEnd"/>
            <w:r>
              <w:rPr>
                <w:rFonts w:eastAsia="Malgun Gothic"/>
              </w:rPr>
              <w:t xml:space="preserve"> indication.</w:t>
            </w:r>
          </w:p>
          <w:p w14:paraId="138A2B17" w14:textId="77777777" w:rsidR="00D96920" w:rsidRDefault="00D96920" w:rsidP="00042525">
            <w:pPr>
              <w:pStyle w:val="TAL"/>
              <w:keepNext w:val="0"/>
              <w:rPr>
                <w:rFonts w:eastAsia="Malgun Gothic"/>
              </w:rPr>
            </w:pPr>
          </w:p>
          <w:p w14:paraId="36A3C3C8" w14:textId="77777777" w:rsidR="00D96920" w:rsidRDefault="00D96920" w:rsidP="00042525">
            <w:pPr>
              <w:pStyle w:val="TAL"/>
              <w:keepNext w:val="0"/>
              <w:rPr>
                <w:rFonts w:eastAsia="Malgun Gothic"/>
              </w:rPr>
            </w:pPr>
            <w:r>
              <w:rPr>
                <w:rFonts w:eastAsia="Malgun Gothic"/>
              </w:rPr>
              <w:t xml:space="preserve">Optionally includes the </w:t>
            </w:r>
            <w:proofErr w:type="gramStart"/>
            <w:r>
              <w:rPr>
                <w:rFonts w:eastAsia="Malgun Gothic"/>
              </w:rPr>
              <w:t>clock quality acceptance criteria</w:t>
            </w:r>
            <w:proofErr w:type="gramEnd"/>
            <w:r>
              <w:rPr>
                <w:rFonts w:eastAsia="Malgun Gothic"/>
              </w:rPr>
              <w:t xml:space="preserve"> for the UE. It </w:t>
            </w:r>
            <w:proofErr w:type="gramStart"/>
            <w:r>
              <w:rPr>
                <w:rFonts w:eastAsia="Malgun Gothic"/>
              </w:rPr>
              <w:t>may be defined</w:t>
            </w:r>
            <w:proofErr w:type="gramEnd"/>
            <w:r>
              <w:rPr>
                <w:rFonts w:eastAsia="Malgun Gothic"/>
              </w:rPr>
              <w:t xml:space="preserve"> based on one or more of the following attributes: time source, traceability to UTC and to GNSS, synchronization state, clock accuracy, frequency stability.</w:t>
            </w:r>
          </w:p>
        </w:tc>
      </w:tr>
      <w:tr w:rsidR="00D96920" w:rsidRPr="00140E21" w14:paraId="1FB3F182"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20CC8EA5"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918EB" w14:textId="77777777" w:rsidR="00D96920" w:rsidRDefault="00D96920" w:rsidP="00042525">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08DEC6D" w14:textId="77777777" w:rsidR="00D96920" w:rsidRDefault="00D96920" w:rsidP="00042525">
            <w:pPr>
              <w:pStyle w:val="TAL"/>
              <w:keepNext w:val="0"/>
              <w:rPr>
                <w:rFonts w:eastAsia="Malgun Gothic"/>
              </w:rPr>
            </w:pPr>
            <w:r>
              <w:rPr>
                <w:rFonts w:eastAsia="Malgun Gothic"/>
              </w:rPr>
              <w:t>Routing Indicator assigned to the SUPI.</w:t>
            </w:r>
          </w:p>
        </w:tc>
      </w:tr>
      <w:tr w:rsidR="00D96920" w:rsidRPr="00140E21" w14:paraId="24D5BA07"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544CEE2"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C198F4" w14:textId="77777777" w:rsidR="00D96920" w:rsidRDefault="00D96920" w:rsidP="00042525">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D15B536" w14:textId="77777777" w:rsidR="00D96920" w:rsidRDefault="00D96920" w:rsidP="00042525">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D96920" w:rsidRPr="00140E21" w14:paraId="4C2D0B8F"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364E571D"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0D2B1" w14:textId="77777777" w:rsidR="00D96920" w:rsidRDefault="00D96920" w:rsidP="00042525">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14FC45D" w14:textId="77777777" w:rsidR="00D96920" w:rsidRDefault="00D96920" w:rsidP="00042525">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w:t>
            </w:r>
            <w:proofErr w:type="gramStart"/>
            <w:r>
              <w:rPr>
                <w:rFonts w:eastAsia="Malgun Gothic"/>
              </w:rPr>
              <w:t>is defined</w:t>
            </w:r>
            <w:proofErr w:type="gramEnd"/>
            <w:r>
              <w:rPr>
                <w:rFonts w:eastAsia="Malgun Gothic"/>
              </w:rPr>
              <w:t xml:space="preserve"> in TS 28.405 [92].</w:t>
            </w:r>
          </w:p>
        </w:tc>
      </w:tr>
      <w:tr w:rsidR="00D96920" w:rsidRPr="00140E21" w14:paraId="3FFA18D4"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77215CBD"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FBF29" w14:textId="77777777" w:rsidR="00D96920" w:rsidRDefault="00D96920" w:rsidP="00042525">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9857583" w14:textId="77777777" w:rsidR="00D96920" w:rsidRDefault="00D96920" w:rsidP="00042525">
            <w:pPr>
              <w:pStyle w:val="TAL"/>
              <w:keepNext w:val="0"/>
              <w:rPr>
                <w:rFonts w:eastAsia="Malgun Gothic"/>
              </w:rPr>
            </w:pPr>
            <w:r>
              <w:rPr>
                <w:rFonts w:eastAsia="Malgun Gothic"/>
              </w:rPr>
              <w:t xml:space="preserve">Indicates that the subscriber </w:t>
            </w:r>
            <w:proofErr w:type="gramStart"/>
            <w:r>
              <w:rPr>
                <w:rFonts w:eastAsia="Malgun Gothic"/>
              </w:rPr>
              <w:t>is allowed</w:t>
            </w:r>
            <w:proofErr w:type="gramEnd"/>
            <w:r>
              <w:rPr>
                <w:rFonts w:eastAsia="Malgun Gothic"/>
              </w:rPr>
              <w:t xml:space="preserve"> for NCR-operation as specified in clause 5.47 of TS 23.501 [2].</w:t>
            </w:r>
          </w:p>
        </w:tc>
      </w:tr>
      <w:tr w:rsidR="00D96920" w:rsidRPr="00140E21" w14:paraId="54DA7F5A"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7897489D"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C9B9CD" w14:textId="77777777" w:rsidR="00D96920" w:rsidRDefault="00D96920" w:rsidP="00042525">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BE9D698" w14:textId="77777777" w:rsidR="00D96920" w:rsidRDefault="00D96920" w:rsidP="00042525">
            <w:pPr>
              <w:pStyle w:val="TAL"/>
              <w:keepNext w:val="0"/>
              <w:rPr>
                <w:rFonts w:eastAsia="Malgun Gothic"/>
              </w:rPr>
            </w:pPr>
            <w:r>
              <w:rPr>
                <w:rFonts w:eastAsia="Malgun Gothic"/>
              </w:rPr>
              <w:t>Indicates whether the AM Policy Association is "enabled", "disabled".</w:t>
            </w:r>
          </w:p>
        </w:tc>
      </w:tr>
      <w:tr w:rsidR="00D96920" w:rsidRPr="00140E21" w14:paraId="439E2B63" w14:textId="77777777" w:rsidTr="005A5B4E">
        <w:trPr>
          <w:cantSplit/>
          <w:tblHeader/>
          <w:jc w:val="center"/>
        </w:trPr>
        <w:tc>
          <w:tcPr>
            <w:tcW w:w="1980" w:type="dxa"/>
            <w:vMerge/>
            <w:tcBorders>
              <w:left w:val="single" w:sz="4" w:space="0" w:color="auto"/>
              <w:right w:val="single" w:sz="4" w:space="0" w:color="auto"/>
            </w:tcBorders>
            <w:shd w:val="clear" w:color="auto" w:fill="auto"/>
          </w:tcPr>
          <w:p w14:paraId="5D547C88" w14:textId="77777777" w:rsidR="00D96920" w:rsidRPr="00140E21" w:rsidRDefault="00D96920"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3A4946" w14:textId="77777777" w:rsidR="00D96920" w:rsidRDefault="00D96920" w:rsidP="00042525">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019AA12" w14:textId="77777777" w:rsidR="00D96920" w:rsidRDefault="00D96920" w:rsidP="00042525">
            <w:pPr>
              <w:pStyle w:val="TAL"/>
              <w:keepNext w:val="0"/>
              <w:rPr>
                <w:rFonts w:eastAsia="Malgun Gothic"/>
              </w:rPr>
            </w:pPr>
            <w:r>
              <w:rPr>
                <w:rFonts w:eastAsia="Malgun Gothic"/>
              </w:rPr>
              <w:t>Indicates whether the UE Policy Association is "enabled" or "disabled".</w:t>
            </w:r>
          </w:p>
        </w:tc>
      </w:tr>
      <w:tr w:rsidR="00D96920" w:rsidRPr="00140E21" w14:paraId="64843C02" w14:textId="77777777" w:rsidTr="005A5B4E">
        <w:trPr>
          <w:cantSplit/>
          <w:tblHeader/>
          <w:jc w:val="center"/>
          <w:ins w:id="55" w:author="Samsung" w:date="2024-10-04T15:50:00Z"/>
        </w:trPr>
        <w:tc>
          <w:tcPr>
            <w:tcW w:w="1980" w:type="dxa"/>
            <w:vMerge/>
            <w:tcBorders>
              <w:left w:val="single" w:sz="4" w:space="0" w:color="auto"/>
              <w:bottom w:val="single" w:sz="4" w:space="0" w:color="auto"/>
              <w:right w:val="single" w:sz="4" w:space="0" w:color="auto"/>
            </w:tcBorders>
            <w:shd w:val="clear" w:color="auto" w:fill="auto"/>
          </w:tcPr>
          <w:p w14:paraId="468F6E71" w14:textId="77777777" w:rsidR="00D96920" w:rsidRPr="00140E21" w:rsidRDefault="00D96920" w:rsidP="00E54FAE">
            <w:pPr>
              <w:pStyle w:val="TAL"/>
              <w:keepNext w:val="0"/>
              <w:rPr>
                <w:ins w:id="56" w:author="Samsung" w:date="2024-10-04T15:5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8CD200" w14:textId="22017181" w:rsidR="00D96920" w:rsidRDefault="00D96920" w:rsidP="00E54FAE">
            <w:pPr>
              <w:pStyle w:val="TAL"/>
              <w:keepNext w:val="0"/>
              <w:rPr>
                <w:ins w:id="57" w:author="Samsung" w:date="2024-10-04T15:50:00Z"/>
                <w:rFonts w:eastAsia="Malgun Gothic"/>
              </w:rPr>
            </w:pPr>
            <w:ins w:id="58" w:author="Samsung" w:date="2024-10-04T15:50:00Z">
              <w:r>
                <w:rPr>
                  <w:rFonts w:eastAsia="Malgun Gothic"/>
                </w:rPr>
                <w:t xml:space="preserve">Maximum number of </w:t>
              </w:r>
              <w:proofErr w:type="spellStart"/>
              <w:r>
                <w:t>of</w:t>
              </w:r>
              <w:proofErr w:type="spellEnd"/>
              <w:r>
                <w:t xml:space="preserve"> devices with identifier that can be simultaneously connected per UE/5G-RG</w:t>
              </w:r>
            </w:ins>
          </w:p>
        </w:tc>
        <w:tc>
          <w:tcPr>
            <w:tcW w:w="4225" w:type="dxa"/>
            <w:tcBorders>
              <w:top w:val="single" w:sz="4" w:space="0" w:color="auto"/>
              <w:left w:val="single" w:sz="4" w:space="0" w:color="auto"/>
              <w:bottom w:val="single" w:sz="4" w:space="0" w:color="auto"/>
              <w:right w:val="single" w:sz="4" w:space="0" w:color="auto"/>
            </w:tcBorders>
          </w:tcPr>
          <w:p w14:paraId="40610186" w14:textId="2C6C1843" w:rsidR="00D96920" w:rsidRDefault="00D96920" w:rsidP="00E54FAE">
            <w:pPr>
              <w:pStyle w:val="TAL"/>
              <w:keepNext w:val="0"/>
              <w:rPr>
                <w:ins w:id="59" w:author="Samsung" w:date="2024-10-04T15:50:00Z"/>
                <w:rFonts w:eastAsia="Malgun Gothic"/>
              </w:rPr>
            </w:pPr>
            <w:ins w:id="60" w:author="Samsung" w:date="2024-10-04T15:50:00Z">
              <w:r>
                <w:rPr>
                  <w:rFonts w:eastAsia="Malgun Gothic"/>
                </w:rPr>
                <w:t>It indicates the maximum number of allowed simultaneous non-3GPP device identifiers per UE/5G-RG</w:t>
              </w:r>
            </w:ins>
          </w:p>
        </w:tc>
      </w:tr>
      <w:tr w:rsidR="003E193A" w:rsidRPr="00140E21" w14:paraId="03527193" w14:textId="77777777" w:rsidTr="0004252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5F34D4F" w14:textId="77777777" w:rsidR="003E193A" w:rsidRPr="00140E21" w:rsidRDefault="003E193A" w:rsidP="00042525">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1E98919" w14:textId="77777777" w:rsidR="003E193A" w:rsidRPr="00140E21" w:rsidRDefault="003E193A" w:rsidP="00042525">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73D3CCD" w14:textId="77777777" w:rsidR="003E193A" w:rsidRPr="00140E21" w:rsidRDefault="003E193A" w:rsidP="00042525">
            <w:pPr>
              <w:pStyle w:val="TAL"/>
              <w:keepNext w:val="0"/>
              <w:rPr>
                <w:rFonts w:eastAsia="Malgun Gothic"/>
              </w:rPr>
            </w:pPr>
            <w:r w:rsidRPr="00140E21">
              <w:rPr>
                <w:rFonts w:eastAsia="Malgun Gothic"/>
              </w:rPr>
              <w:t xml:space="preserve">The Network Slices that the UE subscribes </w:t>
            </w:r>
            <w:proofErr w:type="gramStart"/>
            <w:r w:rsidRPr="00140E21">
              <w:rPr>
                <w:rFonts w:eastAsia="Malgun Gothic"/>
              </w:rPr>
              <w:t>to</w:t>
            </w:r>
            <w:proofErr w:type="gramEnd"/>
            <w:r w:rsidRPr="00140E21">
              <w:rPr>
                <w:rFonts w:eastAsia="Malgun Gothic"/>
              </w:rPr>
              <w:t>. In roaming case, it indicates the subscribed network slices applicable to the serving PLMN</w:t>
            </w:r>
            <w:r>
              <w:rPr>
                <w:rFonts w:eastAsia="Malgun Gothic"/>
              </w:rPr>
              <w:t xml:space="preserve"> (NOTE 11)</w:t>
            </w:r>
            <w:r w:rsidRPr="00140E21">
              <w:rPr>
                <w:rFonts w:eastAsia="Malgun Gothic"/>
              </w:rPr>
              <w:t>.</w:t>
            </w:r>
          </w:p>
        </w:tc>
      </w:tr>
      <w:tr w:rsidR="003E193A" w:rsidRPr="00140E21" w14:paraId="0F404E95"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0CDBCA94" w14:textId="77777777" w:rsidR="003E193A" w:rsidRPr="00140E21" w:rsidRDefault="003E193A" w:rsidP="00042525">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F74FC1" w14:textId="77777777" w:rsidR="003E193A" w:rsidRPr="00140E21" w:rsidRDefault="003E193A" w:rsidP="00042525">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8BB9498" w14:textId="77777777" w:rsidR="003E193A" w:rsidRPr="00140E21" w:rsidRDefault="003E193A" w:rsidP="00042525">
            <w:pPr>
              <w:pStyle w:val="TAL"/>
              <w:keepNext w:val="0"/>
              <w:rPr>
                <w:rFonts w:eastAsia="Malgun Gothic"/>
              </w:rPr>
            </w:pPr>
            <w:r>
              <w:rPr>
                <w:rFonts w:eastAsia="Malgun Gothic"/>
              </w:rPr>
              <w:t>The Subscribed S-NSSAIs marked as default S-NSSAI. In the roaming case, only those applicable to the Serving PLMN (NOTE 12).</w:t>
            </w:r>
          </w:p>
        </w:tc>
      </w:tr>
      <w:tr w:rsidR="003E193A" w:rsidRPr="00140E21" w14:paraId="4973763F"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311368EC" w14:textId="77777777" w:rsidR="003E193A" w:rsidRPr="00140E21" w:rsidRDefault="003E193A" w:rsidP="00042525">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0ACE174" w14:textId="77777777" w:rsidR="003E193A" w:rsidRPr="00140E21" w:rsidRDefault="003E193A" w:rsidP="00042525">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351F011" w14:textId="77777777" w:rsidR="003E193A" w:rsidRPr="00140E21" w:rsidRDefault="003E193A" w:rsidP="00042525">
            <w:pPr>
              <w:pStyle w:val="TAL"/>
              <w:keepNext w:val="0"/>
              <w:rPr>
                <w:rFonts w:eastAsia="Malgun Gothic"/>
              </w:rPr>
            </w:pPr>
            <w:r>
              <w:rPr>
                <w:rFonts w:eastAsia="Malgun Gothic"/>
              </w:rPr>
              <w:t>The Subscribed S-NSSAIs marked as subject to NSSAA.</w:t>
            </w:r>
          </w:p>
        </w:tc>
      </w:tr>
      <w:tr w:rsidR="003E193A" w:rsidRPr="00140E21" w14:paraId="412B8F61"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6D8C1FF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2E860" w14:textId="77777777" w:rsidR="003E193A" w:rsidRPr="00140E21" w:rsidRDefault="003E193A" w:rsidP="00042525">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18973C7" w14:textId="77777777" w:rsidR="003E193A" w:rsidRPr="00140E21" w:rsidRDefault="003E193A" w:rsidP="00042525">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E193A" w:rsidRPr="00140E21" w14:paraId="383D2591" w14:textId="77777777" w:rsidTr="0004252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F28604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01FD5A" w14:textId="77777777" w:rsidR="003E193A" w:rsidRPr="00140E21" w:rsidRDefault="003E193A" w:rsidP="00042525">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66127B5" w14:textId="77777777" w:rsidR="003E193A" w:rsidRPr="00140E21" w:rsidRDefault="003E193A" w:rsidP="00042525">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3E193A" w:rsidRPr="00140E21" w14:paraId="19234698"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1CD70B36" w14:textId="77777777" w:rsidR="003E193A" w:rsidRPr="00140E21" w:rsidRDefault="003E193A" w:rsidP="00042525">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0D5E0CD" w14:textId="77777777" w:rsidR="003E193A" w:rsidRPr="00140E21" w:rsidRDefault="003E193A" w:rsidP="0004252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1DC535" w14:textId="77777777" w:rsidR="003E193A" w:rsidRPr="00140E21" w:rsidRDefault="003E193A" w:rsidP="00042525">
            <w:pPr>
              <w:pStyle w:val="TAL"/>
              <w:keepNext w:val="0"/>
              <w:rPr>
                <w:rFonts w:eastAsia="Malgun Gothic"/>
              </w:rPr>
            </w:pPr>
            <w:r w:rsidRPr="00140E21">
              <w:rPr>
                <w:rFonts w:eastAsia="Malgun Gothic"/>
              </w:rPr>
              <w:t>Key</w:t>
            </w:r>
          </w:p>
        </w:tc>
      </w:tr>
      <w:tr w:rsidR="003E193A" w:rsidRPr="00140E21" w14:paraId="68435C21" w14:textId="77777777" w:rsidTr="00042525">
        <w:trPr>
          <w:cantSplit/>
          <w:tblHeader/>
          <w:jc w:val="center"/>
        </w:trPr>
        <w:tc>
          <w:tcPr>
            <w:tcW w:w="1980" w:type="dxa"/>
            <w:tcBorders>
              <w:top w:val="nil"/>
              <w:left w:val="single" w:sz="4" w:space="0" w:color="auto"/>
              <w:bottom w:val="nil"/>
              <w:right w:val="single" w:sz="4" w:space="0" w:color="auto"/>
            </w:tcBorders>
          </w:tcPr>
          <w:p w14:paraId="7957E701" w14:textId="77777777" w:rsidR="003E193A" w:rsidRPr="00140E21" w:rsidRDefault="003E193A" w:rsidP="00042525">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C46193F" w14:textId="77777777" w:rsidR="003E193A" w:rsidRPr="00140E21" w:rsidRDefault="003E193A" w:rsidP="00042525">
            <w:pPr>
              <w:pStyle w:val="TAL"/>
              <w:keepNext w:val="0"/>
              <w:rPr>
                <w:rFonts w:eastAsia="Malgun Gothic"/>
                <w:b/>
              </w:rPr>
            </w:pPr>
            <w:r w:rsidRPr="00140E21">
              <w:rPr>
                <w:rFonts w:eastAsia="Malgun Gothic"/>
                <w:b/>
              </w:rPr>
              <w:t>SMF Selection Subscription data contains one or more S-NSSAI level subscription data:</w:t>
            </w:r>
          </w:p>
        </w:tc>
      </w:tr>
      <w:tr w:rsidR="003E193A" w:rsidRPr="00140E21" w14:paraId="60F3C9B5" w14:textId="77777777" w:rsidTr="00042525">
        <w:trPr>
          <w:cantSplit/>
          <w:tblHeader/>
          <w:jc w:val="center"/>
        </w:trPr>
        <w:tc>
          <w:tcPr>
            <w:tcW w:w="1980" w:type="dxa"/>
            <w:tcBorders>
              <w:top w:val="nil"/>
              <w:left w:val="single" w:sz="4" w:space="0" w:color="auto"/>
              <w:bottom w:val="nil"/>
              <w:right w:val="single" w:sz="4" w:space="0" w:color="auto"/>
            </w:tcBorders>
          </w:tcPr>
          <w:p w14:paraId="7B323A72" w14:textId="77777777" w:rsidR="003E193A" w:rsidRPr="00140E21" w:rsidRDefault="003E193A" w:rsidP="00042525">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0F92D29" w14:textId="77777777" w:rsidR="003E193A" w:rsidRPr="00140E21" w:rsidRDefault="003E193A" w:rsidP="0004252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466094" w14:textId="77777777" w:rsidR="003E193A" w:rsidRPr="00140E21" w:rsidRDefault="003E193A" w:rsidP="00042525">
            <w:pPr>
              <w:pStyle w:val="TAL"/>
              <w:keepNext w:val="0"/>
              <w:rPr>
                <w:rFonts w:eastAsia="Malgun Gothic"/>
              </w:rPr>
            </w:pPr>
            <w:r w:rsidRPr="00140E21">
              <w:rPr>
                <w:rFonts w:eastAsia="Malgun Gothic"/>
              </w:rPr>
              <w:t>Indicates the value of the S-NSSAI.</w:t>
            </w:r>
          </w:p>
        </w:tc>
      </w:tr>
      <w:tr w:rsidR="003E193A" w:rsidRPr="00140E21" w14:paraId="1C451173" w14:textId="77777777" w:rsidTr="00042525">
        <w:trPr>
          <w:cantSplit/>
          <w:tblHeader/>
          <w:jc w:val="center"/>
        </w:trPr>
        <w:tc>
          <w:tcPr>
            <w:tcW w:w="1980" w:type="dxa"/>
            <w:tcBorders>
              <w:top w:val="nil"/>
              <w:left w:val="single" w:sz="4" w:space="0" w:color="auto"/>
              <w:bottom w:val="nil"/>
              <w:right w:val="single" w:sz="4" w:space="0" w:color="auto"/>
            </w:tcBorders>
          </w:tcPr>
          <w:p w14:paraId="038E0A96" w14:textId="77777777" w:rsidR="003E193A" w:rsidRPr="00140E21" w:rsidRDefault="003E193A" w:rsidP="00042525">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B38E133" w14:textId="77777777" w:rsidR="003E193A" w:rsidRPr="00140E21" w:rsidRDefault="003E193A" w:rsidP="0004252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245105" w14:textId="77777777" w:rsidR="003E193A" w:rsidRPr="00140E21" w:rsidRDefault="003E193A" w:rsidP="00042525">
            <w:pPr>
              <w:pStyle w:val="TAL"/>
              <w:keepNext w:val="0"/>
              <w:rPr>
                <w:rFonts w:eastAsia="Malgun Gothic"/>
              </w:rPr>
            </w:pPr>
            <w:r w:rsidRPr="00140E21">
              <w:rPr>
                <w:rFonts w:eastAsia="Malgun Gothic"/>
              </w:rPr>
              <w:t>List of the subscribed DNNs for the UE (NOTE 1).</w:t>
            </w:r>
          </w:p>
        </w:tc>
      </w:tr>
      <w:tr w:rsidR="003E193A" w:rsidRPr="00140E21" w14:paraId="1DD57AFE" w14:textId="77777777" w:rsidTr="00042525">
        <w:trPr>
          <w:cantSplit/>
          <w:tblHeader/>
          <w:jc w:val="center"/>
        </w:trPr>
        <w:tc>
          <w:tcPr>
            <w:tcW w:w="1980" w:type="dxa"/>
            <w:tcBorders>
              <w:top w:val="nil"/>
              <w:left w:val="single" w:sz="4" w:space="0" w:color="auto"/>
              <w:bottom w:val="nil"/>
              <w:right w:val="single" w:sz="4" w:space="0" w:color="auto"/>
            </w:tcBorders>
          </w:tcPr>
          <w:p w14:paraId="20BB1A15" w14:textId="77777777" w:rsidR="003E193A" w:rsidRPr="00140E21" w:rsidRDefault="003E193A" w:rsidP="00042525">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4E45F09" w14:textId="77777777" w:rsidR="003E193A" w:rsidRPr="00140E21" w:rsidRDefault="003E193A" w:rsidP="00042525">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81EBA15" w14:textId="77777777" w:rsidR="003E193A" w:rsidRPr="00140E21" w:rsidRDefault="003E193A" w:rsidP="00042525">
            <w:pPr>
              <w:pStyle w:val="TAL"/>
              <w:keepNext w:val="0"/>
              <w:rPr>
                <w:rFonts w:eastAsia="Malgun Gothic"/>
              </w:rPr>
            </w:pPr>
            <w:r w:rsidRPr="00140E21">
              <w:rPr>
                <w:rFonts w:eastAsia="Malgun Gothic"/>
              </w:rPr>
              <w:t>The default DNN if the UE does not provide a DNN (NOTE 2).</w:t>
            </w:r>
          </w:p>
        </w:tc>
      </w:tr>
      <w:tr w:rsidR="003E193A" w:rsidRPr="00140E21" w14:paraId="4FBAF6F8" w14:textId="77777777" w:rsidTr="00042525">
        <w:trPr>
          <w:cantSplit/>
          <w:tblHeader/>
          <w:jc w:val="center"/>
        </w:trPr>
        <w:tc>
          <w:tcPr>
            <w:tcW w:w="1980" w:type="dxa"/>
            <w:tcBorders>
              <w:top w:val="nil"/>
              <w:left w:val="single" w:sz="4" w:space="0" w:color="auto"/>
              <w:bottom w:val="nil"/>
              <w:right w:val="single" w:sz="4" w:space="0" w:color="auto"/>
            </w:tcBorders>
          </w:tcPr>
          <w:p w14:paraId="21DC2111"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D44E6" w14:textId="77777777" w:rsidR="003E193A" w:rsidRPr="00140E21" w:rsidRDefault="003E193A" w:rsidP="00042525">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6D78D61D" w14:textId="77777777" w:rsidR="003E193A" w:rsidRPr="00140E21" w:rsidRDefault="003E193A" w:rsidP="00042525">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3E193A" w:rsidRPr="00140E21" w14:paraId="753F85BF" w14:textId="77777777" w:rsidTr="00042525">
        <w:trPr>
          <w:cantSplit/>
          <w:tblHeader/>
          <w:jc w:val="center"/>
        </w:trPr>
        <w:tc>
          <w:tcPr>
            <w:tcW w:w="1980" w:type="dxa"/>
            <w:tcBorders>
              <w:top w:val="nil"/>
              <w:left w:val="single" w:sz="4" w:space="0" w:color="auto"/>
              <w:bottom w:val="nil"/>
              <w:right w:val="single" w:sz="4" w:space="0" w:color="auto"/>
            </w:tcBorders>
          </w:tcPr>
          <w:p w14:paraId="52A1593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96E80" w14:textId="77777777" w:rsidR="003E193A" w:rsidRPr="00140E21" w:rsidRDefault="003E193A" w:rsidP="00042525">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040E936" w14:textId="77777777" w:rsidR="003E193A" w:rsidRPr="00140E21" w:rsidRDefault="003E193A" w:rsidP="00042525">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3E193A" w:rsidRPr="00140E21" w14:paraId="06763377" w14:textId="77777777" w:rsidTr="00042525">
        <w:trPr>
          <w:cantSplit/>
          <w:tblHeader/>
          <w:jc w:val="center"/>
        </w:trPr>
        <w:tc>
          <w:tcPr>
            <w:tcW w:w="1980" w:type="dxa"/>
            <w:tcBorders>
              <w:top w:val="nil"/>
              <w:left w:val="single" w:sz="4" w:space="0" w:color="auto"/>
              <w:bottom w:val="nil"/>
              <w:right w:val="single" w:sz="4" w:space="0" w:color="auto"/>
            </w:tcBorders>
          </w:tcPr>
          <w:p w14:paraId="20FAD50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CAD232" w14:textId="77777777" w:rsidR="003E193A" w:rsidRPr="00140E21" w:rsidRDefault="003E193A" w:rsidP="00042525">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CEE9689" w14:textId="77777777" w:rsidR="003E193A" w:rsidRDefault="003E193A" w:rsidP="00042525">
            <w:pPr>
              <w:pStyle w:val="TAL"/>
              <w:keepNext w:val="0"/>
              <w:rPr>
                <w:rFonts w:eastAsia="Malgun Gothic"/>
              </w:rPr>
            </w:pPr>
            <w:r>
              <w:rPr>
                <w:rFonts w:eastAsia="Malgun Gothic"/>
              </w:rPr>
              <w:t>Indicates whether Session Breakout for HR Session in VPLMN is allowed per DNN, or per (S-NSSAI, subscribed DNN).</w:t>
            </w:r>
          </w:p>
          <w:p w14:paraId="181205D3" w14:textId="77777777" w:rsidR="003E193A" w:rsidRPr="00140E21" w:rsidRDefault="003E193A" w:rsidP="00042525">
            <w:pPr>
              <w:pStyle w:val="TAL"/>
              <w:keepNext w:val="0"/>
              <w:rPr>
                <w:rFonts w:eastAsia="Malgun Gothic"/>
              </w:rPr>
            </w:pPr>
            <w:r>
              <w:rPr>
                <w:rFonts w:eastAsia="Malgun Gothic"/>
              </w:rPr>
              <w:t>(NOTE 17)</w:t>
            </w:r>
          </w:p>
        </w:tc>
      </w:tr>
      <w:tr w:rsidR="003E193A" w:rsidRPr="00140E21" w14:paraId="208389F4" w14:textId="77777777" w:rsidTr="00042525">
        <w:trPr>
          <w:cantSplit/>
          <w:tblHeader/>
          <w:jc w:val="center"/>
        </w:trPr>
        <w:tc>
          <w:tcPr>
            <w:tcW w:w="1980" w:type="dxa"/>
            <w:tcBorders>
              <w:top w:val="nil"/>
              <w:left w:val="single" w:sz="4" w:space="0" w:color="auto"/>
              <w:bottom w:val="nil"/>
              <w:right w:val="single" w:sz="4" w:space="0" w:color="auto"/>
            </w:tcBorders>
          </w:tcPr>
          <w:p w14:paraId="7FA11E77"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AAAF2" w14:textId="77777777" w:rsidR="003E193A" w:rsidRPr="00140E21" w:rsidRDefault="003E193A" w:rsidP="00042525">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11CFF87" w14:textId="77777777" w:rsidR="003E193A" w:rsidRPr="00140E21" w:rsidRDefault="003E193A" w:rsidP="00042525">
            <w:pPr>
              <w:pStyle w:val="TAL"/>
              <w:keepNext w:val="0"/>
              <w:rPr>
                <w:rFonts w:eastAsia="Malgun Gothic"/>
              </w:rPr>
            </w:pPr>
            <w:r w:rsidRPr="00140E21">
              <w:rPr>
                <w:rFonts w:eastAsia="Malgun Gothic"/>
              </w:rPr>
              <w:t xml:space="preserve">Indicates whether EPS interworking </w:t>
            </w:r>
            <w:proofErr w:type="gramStart"/>
            <w:r w:rsidRPr="00140E21">
              <w:rPr>
                <w:rFonts w:eastAsia="Malgun Gothic"/>
              </w:rPr>
              <w:t>is supported</w:t>
            </w:r>
            <w:proofErr w:type="gramEnd"/>
            <w:r w:rsidRPr="00140E21">
              <w:rPr>
                <w:rFonts w:eastAsia="Malgun Gothic"/>
              </w:rPr>
              <w:t xml:space="preserve"> per (S-NSSAI, subscribed DNN).</w:t>
            </w:r>
          </w:p>
        </w:tc>
      </w:tr>
      <w:tr w:rsidR="003E193A" w:rsidRPr="00140E21" w14:paraId="68F5A702" w14:textId="77777777" w:rsidTr="00042525">
        <w:trPr>
          <w:cantSplit/>
          <w:tblHeader/>
          <w:jc w:val="center"/>
        </w:trPr>
        <w:tc>
          <w:tcPr>
            <w:tcW w:w="1980" w:type="dxa"/>
            <w:tcBorders>
              <w:top w:val="nil"/>
              <w:left w:val="single" w:sz="4" w:space="0" w:color="auto"/>
              <w:bottom w:val="nil"/>
              <w:right w:val="single" w:sz="4" w:space="0" w:color="auto"/>
            </w:tcBorders>
          </w:tcPr>
          <w:p w14:paraId="71501A0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43858" w14:textId="77777777" w:rsidR="003E193A" w:rsidRPr="00140E21" w:rsidRDefault="003E193A" w:rsidP="00042525">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1F256B8" w14:textId="77777777" w:rsidR="003E193A" w:rsidRPr="00140E21" w:rsidRDefault="003E193A" w:rsidP="00042525">
            <w:pPr>
              <w:pStyle w:val="TAL"/>
              <w:keepNext w:val="0"/>
              <w:rPr>
                <w:rFonts w:eastAsia="Malgun Gothic"/>
              </w:rPr>
            </w:pPr>
            <w:r>
              <w:rPr>
                <w:rFonts w:eastAsia="Malgun Gothic"/>
              </w:rPr>
              <w:t>Indication whether the same SMF for multiple PDU Sessions to the same DNN and S-NSSAI is required.</w:t>
            </w:r>
          </w:p>
        </w:tc>
      </w:tr>
      <w:tr w:rsidR="003E193A" w:rsidRPr="00140E21" w14:paraId="7927D77C" w14:textId="77777777" w:rsidTr="00042525">
        <w:trPr>
          <w:cantSplit/>
          <w:tblHeader/>
          <w:jc w:val="center"/>
        </w:trPr>
        <w:tc>
          <w:tcPr>
            <w:tcW w:w="1980" w:type="dxa"/>
            <w:tcBorders>
              <w:top w:val="nil"/>
              <w:left w:val="single" w:sz="4" w:space="0" w:color="auto"/>
              <w:bottom w:val="nil"/>
              <w:right w:val="single" w:sz="4" w:space="0" w:color="auto"/>
            </w:tcBorders>
          </w:tcPr>
          <w:p w14:paraId="3314F396"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D17EA2" w14:textId="77777777" w:rsidR="003E193A" w:rsidRPr="00140E21" w:rsidRDefault="003E193A" w:rsidP="00042525">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0F3EF16" w14:textId="77777777" w:rsidR="003E193A" w:rsidRPr="00140E21" w:rsidRDefault="003E193A" w:rsidP="00042525">
            <w:pPr>
              <w:pStyle w:val="TAL"/>
              <w:keepNext w:val="0"/>
              <w:rPr>
                <w:rFonts w:eastAsia="Malgun Gothic"/>
              </w:rPr>
            </w:pPr>
            <w:r w:rsidRPr="00140E21">
              <w:rPr>
                <w:rFonts w:eastAsia="Malgun Gothic"/>
              </w:rPr>
              <w:t xml:space="preserve">When present, indicates, per S-NSSAI and per DNN, that NEF based infrequent small data transfer </w:t>
            </w:r>
            <w:proofErr w:type="gramStart"/>
            <w:r w:rsidRPr="00140E21">
              <w:rPr>
                <w:rFonts w:eastAsia="Malgun Gothic"/>
              </w:rPr>
              <w:t>shall be used</w:t>
            </w:r>
            <w:proofErr w:type="gramEnd"/>
            <w:r w:rsidRPr="00140E21">
              <w:rPr>
                <w:rFonts w:eastAsia="Malgun Gothic"/>
              </w:rPr>
              <w:t xml:space="preserve"> for the PDU Session</w:t>
            </w:r>
            <w:r>
              <w:rPr>
                <w:rFonts w:eastAsia="Malgun Gothic"/>
              </w:rPr>
              <w:t xml:space="preserve"> (see NOTE 8)</w:t>
            </w:r>
            <w:r w:rsidRPr="00140E21">
              <w:rPr>
                <w:rFonts w:eastAsia="Malgun Gothic"/>
              </w:rPr>
              <w:t>.</w:t>
            </w:r>
          </w:p>
        </w:tc>
      </w:tr>
      <w:tr w:rsidR="003E193A" w:rsidRPr="00140E21" w14:paraId="04E43249" w14:textId="77777777" w:rsidTr="00042525">
        <w:trPr>
          <w:cantSplit/>
          <w:tblHeader/>
          <w:jc w:val="center"/>
        </w:trPr>
        <w:tc>
          <w:tcPr>
            <w:tcW w:w="1980" w:type="dxa"/>
            <w:tcBorders>
              <w:top w:val="nil"/>
              <w:left w:val="single" w:sz="4" w:space="0" w:color="auto"/>
              <w:bottom w:val="nil"/>
              <w:right w:val="single" w:sz="4" w:space="0" w:color="auto"/>
            </w:tcBorders>
          </w:tcPr>
          <w:p w14:paraId="0882AE9B"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711BD8" w14:textId="77777777" w:rsidR="003E193A" w:rsidRPr="00140E21" w:rsidRDefault="003E193A" w:rsidP="00042525">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645F566" w14:textId="77777777" w:rsidR="003E193A" w:rsidRPr="00140E21" w:rsidRDefault="003E193A" w:rsidP="00042525">
            <w:pPr>
              <w:pStyle w:val="TAL"/>
              <w:keepNext w:val="0"/>
              <w:rPr>
                <w:rFonts w:eastAsia="Malgun Gothic"/>
              </w:rPr>
            </w:pPr>
            <w:r>
              <w:rPr>
                <w:rFonts w:eastAsia="Malgun Gothic"/>
              </w:rPr>
              <w:t xml:space="preserve">When static IP address/prefix is used, this </w:t>
            </w:r>
            <w:proofErr w:type="gramStart"/>
            <w:r>
              <w:rPr>
                <w:rFonts w:eastAsia="Malgun Gothic"/>
              </w:rPr>
              <w:t>may be used</w:t>
            </w:r>
            <w:proofErr w:type="gramEnd"/>
            <w:r>
              <w:rPr>
                <w:rFonts w:eastAsia="Malgun Gothic"/>
              </w:rPr>
              <w:t xml:space="preserve"> to indicate the associated SMF information per (S-NSSAI, DNN).</w:t>
            </w:r>
          </w:p>
        </w:tc>
      </w:tr>
      <w:tr w:rsidR="003E193A" w:rsidRPr="00140E21" w14:paraId="48C8468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4169C10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F37AF" w14:textId="77777777" w:rsidR="003E193A" w:rsidRPr="00140E21" w:rsidRDefault="003E193A" w:rsidP="00042525">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75A7FE00" w14:textId="77777777" w:rsidR="003E193A" w:rsidRPr="00140E21" w:rsidRDefault="003E193A" w:rsidP="00042525">
            <w:pPr>
              <w:pStyle w:val="TAL"/>
              <w:keepNext w:val="0"/>
              <w:rPr>
                <w:rFonts w:eastAsia="Malgun Gothic"/>
              </w:rPr>
            </w:pPr>
            <w:r>
              <w:rPr>
                <w:rFonts w:eastAsia="Malgun Gothic"/>
              </w:rPr>
              <w:t>Indicates the target PLMN identifier where SMF resource resides.</w:t>
            </w:r>
          </w:p>
        </w:tc>
      </w:tr>
      <w:tr w:rsidR="003E193A" w:rsidRPr="00140E21" w14:paraId="7E6438E7" w14:textId="77777777" w:rsidTr="0004252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6458A1F" w14:textId="77777777" w:rsidR="003E193A" w:rsidRPr="00140E21" w:rsidRDefault="003E193A" w:rsidP="00042525">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4D09722" w14:textId="77777777" w:rsidR="003E193A" w:rsidRPr="00140E21" w:rsidRDefault="003E193A" w:rsidP="0004252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42E552" w14:textId="77777777" w:rsidR="003E193A" w:rsidRPr="00140E21" w:rsidRDefault="003E193A" w:rsidP="00042525">
            <w:pPr>
              <w:pStyle w:val="TAL"/>
              <w:keepNext w:val="0"/>
              <w:rPr>
                <w:rFonts w:eastAsia="Malgun Gothic"/>
              </w:rPr>
            </w:pPr>
            <w:r w:rsidRPr="00140E21">
              <w:rPr>
                <w:rFonts w:eastAsia="Malgun Gothic"/>
              </w:rPr>
              <w:t>Key</w:t>
            </w:r>
            <w:r>
              <w:rPr>
                <w:rFonts w:eastAsia="Malgun Gothic"/>
              </w:rPr>
              <w:t>.</w:t>
            </w:r>
          </w:p>
        </w:tc>
      </w:tr>
      <w:tr w:rsidR="003E193A" w:rsidRPr="00140E21" w14:paraId="6CCE99C5"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65E7E603" w14:textId="77777777" w:rsidR="003E193A" w:rsidRPr="00140E21" w:rsidRDefault="003E193A" w:rsidP="00042525">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C6FDC48" w14:textId="77777777" w:rsidR="003E193A" w:rsidRPr="00140E21" w:rsidRDefault="003E193A" w:rsidP="00042525">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3A626BCE" w14:textId="77777777" w:rsidR="003E193A" w:rsidRPr="00140E21" w:rsidRDefault="003E193A" w:rsidP="00042525">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3E193A" w:rsidRPr="00140E21" w14:paraId="58AADF66"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4CEE15E6" w14:textId="77777777" w:rsidR="003E193A" w:rsidRPr="00140E21" w:rsidRDefault="003E193A" w:rsidP="0004252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CAF1CB" w14:textId="77777777" w:rsidR="003E193A" w:rsidRPr="00140E21" w:rsidRDefault="003E193A" w:rsidP="00042525">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3E193A" w:rsidRPr="00140E21" w14:paraId="59B47141"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2E49200D"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F5DF3" w14:textId="77777777" w:rsidR="003E193A" w:rsidRPr="00140E21" w:rsidRDefault="003E193A" w:rsidP="00042525">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3A41B34" w14:textId="77777777" w:rsidR="003E193A" w:rsidRPr="00140E21" w:rsidRDefault="003E193A" w:rsidP="00042525">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E193A" w:rsidRPr="00140E21" w14:paraId="4B683F90"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7A69C2DF" w14:textId="77777777" w:rsidR="003E193A" w:rsidRPr="00140E21" w:rsidRDefault="003E193A" w:rsidP="0004252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65D34E" w14:textId="77777777" w:rsidR="003E193A" w:rsidRPr="00140E21" w:rsidRDefault="003E193A" w:rsidP="00042525">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3E193A" w:rsidRPr="00140E21" w14:paraId="08F1F628"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795B4430"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3CD37" w14:textId="77777777" w:rsidR="003E193A" w:rsidRPr="00140E21" w:rsidRDefault="003E193A" w:rsidP="0004252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2F4807C" w14:textId="77777777" w:rsidR="003E193A" w:rsidRPr="00140E21" w:rsidRDefault="003E193A" w:rsidP="00042525">
            <w:pPr>
              <w:pStyle w:val="TAL"/>
              <w:keepNext w:val="0"/>
              <w:rPr>
                <w:rFonts w:eastAsia="Malgun Gothic"/>
              </w:rPr>
            </w:pPr>
            <w:r w:rsidRPr="00140E21">
              <w:rPr>
                <w:rFonts w:eastAsia="Malgun Gothic"/>
              </w:rPr>
              <w:t>DNN for the PDU Session.</w:t>
            </w:r>
          </w:p>
        </w:tc>
      </w:tr>
      <w:tr w:rsidR="003E193A" w:rsidRPr="00140E21" w14:paraId="5DC745E3"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457D1F9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31D37F" w14:textId="77777777" w:rsidR="003E193A" w:rsidRPr="00140E21" w:rsidRDefault="003E193A" w:rsidP="00042525">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E8BA1B4" w14:textId="77777777" w:rsidR="003E193A" w:rsidRPr="00140E21" w:rsidRDefault="003E193A" w:rsidP="00042525">
            <w:pPr>
              <w:pStyle w:val="TAL"/>
              <w:keepNext w:val="0"/>
              <w:rPr>
                <w:rFonts w:eastAsia="Malgun Gothic"/>
              </w:rPr>
            </w:pPr>
            <w:r w:rsidRPr="00140E21">
              <w:rPr>
                <w:rFonts w:eastAsia="Malgun Gothic"/>
              </w:rPr>
              <w:t>Allocated SMF for the PDU Session. Includes SMF IP Address and SMF NF Id.</w:t>
            </w:r>
          </w:p>
        </w:tc>
      </w:tr>
      <w:tr w:rsidR="003E193A" w:rsidRPr="00140E21" w14:paraId="7B8072F1" w14:textId="77777777" w:rsidTr="00042525">
        <w:trPr>
          <w:cantSplit/>
          <w:tblHeader/>
          <w:jc w:val="center"/>
        </w:trPr>
        <w:tc>
          <w:tcPr>
            <w:tcW w:w="1980" w:type="dxa"/>
            <w:tcBorders>
              <w:top w:val="nil"/>
              <w:left w:val="single" w:sz="4" w:space="0" w:color="auto"/>
              <w:bottom w:val="nil"/>
              <w:right w:val="single" w:sz="4" w:space="0" w:color="auto"/>
            </w:tcBorders>
            <w:shd w:val="clear" w:color="auto" w:fill="auto"/>
          </w:tcPr>
          <w:p w14:paraId="40D10AF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E054A" w14:textId="77777777" w:rsidR="003E193A" w:rsidRPr="00140E21" w:rsidRDefault="003E193A" w:rsidP="00042525">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F3DA8C4" w14:textId="77777777" w:rsidR="003E193A" w:rsidRPr="00140E21" w:rsidRDefault="003E193A" w:rsidP="00042525">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E193A" w:rsidRPr="00140E21" w14:paraId="6D17DB85" w14:textId="77777777" w:rsidTr="00042525">
        <w:trPr>
          <w:cantSplit/>
          <w:tblHeader/>
          <w:jc w:val="center"/>
        </w:trPr>
        <w:tc>
          <w:tcPr>
            <w:tcW w:w="1980" w:type="dxa"/>
            <w:tcBorders>
              <w:top w:val="nil"/>
              <w:left w:val="single" w:sz="4" w:space="0" w:color="auto"/>
              <w:right w:val="single" w:sz="4" w:space="0" w:color="auto"/>
            </w:tcBorders>
            <w:shd w:val="clear" w:color="auto" w:fill="auto"/>
          </w:tcPr>
          <w:p w14:paraId="09C67E9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F418A4" w14:textId="77777777" w:rsidR="003E193A" w:rsidRPr="00140E21" w:rsidRDefault="003E193A" w:rsidP="00042525">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562099F" w14:textId="77777777" w:rsidR="003E193A" w:rsidRPr="00140E21" w:rsidRDefault="003E193A" w:rsidP="00042525">
            <w:pPr>
              <w:pStyle w:val="TAL"/>
              <w:keepNext w:val="0"/>
              <w:rPr>
                <w:rFonts w:eastAsia="Malgun Gothic"/>
              </w:rPr>
            </w:pPr>
            <w:r>
              <w:rPr>
                <w:rFonts w:eastAsia="Malgun Gothic"/>
              </w:rPr>
              <w:t>The PCF ID serving the PDU Session/PDN Connection.</w:t>
            </w:r>
          </w:p>
        </w:tc>
      </w:tr>
      <w:tr w:rsidR="003E193A" w:rsidRPr="00140E21" w14:paraId="46C70A8F"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474D7773" w14:textId="77777777" w:rsidR="003E193A" w:rsidRPr="00140E21" w:rsidRDefault="003E193A" w:rsidP="00042525">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1EC539E" w14:textId="77777777" w:rsidR="003E193A" w:rsidRPr="00140E21" w:rsidRDefault="003E193A" w:rsidP="00042525">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25089E5" w14:textId="77777777" w:rsidR="003E193A" w:rsidRPr="00140E21" w:rsidRDefault="003E193A" w:rsidP="00042525">
            <w:pPr>
              <w:pStyle w:val="TAL"/>
              <w:keepNext w:val="0"/>
              <w:rPr>
                <w:rFonts w:eastAsia="Malgun Gothic"/>
              </w:rPr>
            </w:pPr>
            <w:r w:rsidRPr="00140E21">
              <w:rPr>
                <w:rFonts w:eastAsia="Malgun Gothic"/>
              </w:rPr>
              <w:t>Indicates SMS parameters subscribed for SMS service such as SMS teleservice, SMS barring list</w:t>
            </w:r>
          </w:p>
        </w:tc>
      </w:tr>
      <w:tr w:rsidR="003E193A" w:rsidRPr="00140E21" w14:paraId="3988D793" w14:textId="77777777" w:rsidTr="00042525">
        <w:trPr>
          <w:cantSplit/>
          <w:tblHeader/>
          <w:jc w:val="center"/>
        </w:trPr>
        <w:tc>
          <w:tcPr>
            <w:tcW w:w="1980" w:type="dxa"/>
            <w:tcBorders>
              <w:top w:val="nil"/>
              <w:left w:val="single" w:sz="4" w:space="0" w:color="auto"/>
              <w:bottom w:val="nil"/>
              <w:right w:val="single" w:sz="4" w:space="0" w:color="auto"/>
            </w:tcBorders>
          </w:tcPr>
          <w:p w14:paraId="5CECDDCC" w14:textId="77777777" w:rsidR="003E193A" w:rsidRPr="00140E21" w:rsidRDefault="003E193A" w:rsidP="00042525">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605D0C0" w14:textId="77777777" w:rsidR="003E193A" w:rsidRPr="00140E21" w:rsidRDefault="003E193A" w:rsidP="00042525">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8260FF9" w14:textId="77777777" w:rsidR="003E193A" w:rsidRPr="00140E21" w:rsidRDefault="003E193A" w:rsidP="00042525">
            <w:pPr>
              <w:pStyle w:val="TAL"/>
              <w:keepNext w:val="0"/>
              <w:rPr>
                <w:rFonts w:eastAsia="Malgun Gothic"/>
              </w:rPr>
            </w:pPr>
            <w:r w:rsidRPr="00140E21">
              <w:rPr>
                <w:rFonts w:eastAsia="Malgun Gothic"/>
              </w:rPr>
              <w:t xml:space="preserve">Trace requirements about a UE (e.g. trace reference, address of the Trace Collection Entity, etc.) </w:t>
            </w:r>
            <w:proofErr w:type="gramStart"/>
            <w:r w:rsidRPr="00140E21">
              <w:rPr>
                <w:rFonts w:eastAsia="Malgun Gothic"/>
              </w:rPr>
              <w:t>is defined</w:t>
            </w:r>
            <w:proofErr w:type="gramEnd"/>
            <w:r w:rsidRPr="00140E21">
              <w:rPr>
                <w:rFonts w:eastAsia="Malgun Gothic"/>
              </w:rPr>
              <w:t xml:space="preserve"> in TS 32.421 [39].</w:t>
            </w:r>
          </w:p>
          <w:p w14:paraId="573F7C1A" w14:textId="77777777" w:rsidR="003E193A" w:rsidRPr="00140E21" w:rsidRDefault="003E193A" w:rsidP="00042525">
            <w:pPr>
              <w:pStyle w:val="TAL"/>
              <w:keepNext w:val="0"/>
              <w:rPr>
                <w:rFonts w:eastAsia="Malgun Gothic"/>
              </w:rPr>
            </w:pPr>
            <w:r w:rsidRPr="00140E21">
              <w:rPr>
                <w:rFonts w:eastAsia="Malgun Gothic"/>
              </w:rPr>
              <w:t xml:space="preserve">This information </w:t>
            </w:r>
            <w:proofErr w:type="gramStart"/>
            <w:r w:rsidRPr="00140E21">
              <w:rPr>
                <w:rFonts w:eastAsia="Malgun Gothic"/>
              </w:rPr>
              <w:t>is only sent</w:t>
            </w:r>
            <w:proofErr w:type="gramEnd"/>
            <w:r w:rsidRPr="00140E21">
              <w:rPr>
                <w:rFonts w:eastAsia="Malgun Gothic"/>
              </w:rPr>
              <w:t xml:space="preserve"> to a SMSF in HPLMN.</w:t>
            </w:r>
          </w:p>
        </w:tc>
      </w:tr>
      <w:tr w:rsidR="003E193A" w:rsidRPr="00140E21" w14:paraId="47769CD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51C2EBFB"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3E442" w14:textId="77777777" w:rsidR="003E193A" w:rsidRPr="00140E21" w:rsidRDefault="003E193A" w:rsidP="00042525">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AB89D47" w14:textId="77777777" w:rsidR="003E193A" w:rsidRPr="00140E21" w:rsidRDefault="003E193A" w:rsidP="00042525">
            <w:pPr>
              <w:pStyle w:val="TAL"/>
              <w:keepNext w:val="0"/>
              <w:rPr>
                <w:rFonts w:eastAsia="Malgun Gothic"/>
              </w:rPr>
            </w:pPr>
            <w:r>
              <w:rPr>
                <w:rFonts w:eastAsia="Malgun Gothic"/>
              </w:rPr>
              <w:t>Routing Indicator assigned to the SUPI.</w:t>
            </w:r>
          </w:p>
        </w:tc>
      </w:tr>
      <w:tr w:rsidR="003E193A" w:rsidRPr="00140E21" w14:paraId="277C6C2E"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2C6AA03F" w14:textId="77777777" w:rsidR="003E193A" w:rsidRPr="00140E21" w:rsidRDefault="003E193A" w:rsidP="00042525">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1924BB5" w14:textId="77777777" w:rsidR="003E193A" w:rsidRPr="00140E21" w:rsidRDefault="003E193A" w:rsidP="00042525">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46F28C9" w14:textId="77777777" w:rsidR="003E193A" w:rsidRPr="00140E21" w:rsidRDefault="003E193A" w:rsidP="00042525">
            <w:pPr>
              <w:pStyle w:val="TAL"/>
              <w:keepNext w:val="0"/>
              <w:rPr>
                <w:rFonts w:eastAsia="Malgun Gothic"/>
              </w:rPr>
            </w:pPr>
            <w:r w:rsidRPr="00140E21">
              <w:rPr>
                <w:rFonts w:eastAsia="Malgun Gothic"/>
              </w:rPr>
              <w:t>Indicates subscription to any SMS delivery service over NAS irrespective of access type.</w:t>
            </w:r>
          </w:p>
        </w:tc>
      </w:tr>
      <w:tr w:rsidR="003E193A" w:rsidRPr="00140E21" w14:paraId="78ECB455"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6B4EED49" w14:textId="77777777" w:rsidR="003E193A" w:rsidRPr="00140E21" w:rsidRDefault="003E193A" w:rsidP="00042525">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DF1FBC9" w14:textId="77777777" w:rsidR="003E193A" w:rsidRPr="00140E21" w:rsidRDefault="003E193A" w:rsidP="00042525">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7552802" w14:textId="77777777" w:rsidR="003E193A" w:rsidRPr="00140E21" w:rsidRDefault="003E193A" w:rsidP="00042525">
            <w:pPr>
              <w:pStyle w:val="TAL"/>
              <w:keepNext w:val="0"/>
              <w:rPr>
                <w:rFonts w:eastAsia="Malgun Gothic"/>
              </w:rPr>
            </w:pPr>
          </w:p>
        </w:tc>
      </w:tr>
      <w:tr w:rsidR="003E193A" w:rsidRPr="00140E21" w14:paraId="33125B62"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2BCF1864" w14:textId="77777777" w:rsidR="003E193A" w:rsidRPr="00140E21" w:rsidRDefault="003E193A" w:rsidP="00042525">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2E78361" w14:textId="77777777" w:rsidR="003E193A" w:rsidRPr="00140E21" w:rsidRDefault="003E193A" w:rsidP="00042525">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6A7EBEA" w14:textId="77777777" w:rsidR="003E193A" w:rsidRPr="00140E21" w:rsidRDefault="003E193A" w:rsidP="00042525">
            <w:pPr>
              <w:pStyle w:val="TAL"/>
              <w:keepNext w:val="0"/>
              <w:rPr>
                <w:rFonts w:eastAsia="Malgun Gothic"/>
              </w:rPr>
            </w:pPr>
            <w:r w:rsidRPr="00140E21">
              <w:rPr>
                <w:rFonts w:eastAsia="Malgun Gothic"/>
              </w:rPr>
              <w:t>Indicates SMSF allocated for the UE, including SMSF address and SMSF NF ID.</w:t>
            </w:r>
          </w:p>
        </w:tc>
      </w:tr>
      <w:tr w:rsidR="003E193A" w:rsidRPr="00140E21" w14:paraId="3C9DC434"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62487D3D"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987AC" w14:textId="77777777" w:rsidR="003E193A" w:rsidRPr="00140E21" w:rsidRDefault="003E193A" w:rsidP="00042525">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CD6844A" w14:textId="77777777" w:rsidR="003E193A" w:rsidRPr="00140E21" w:rsidRDefault="003E193A" w:rsidP="00042525">
            <w:pPr>
              <w:pStyle w:val="TAL"/>
              <w:keepNext w:val="0"/>
              <w:rPr>
                <w:rFonts w:eastAsia="Malgun Gothic"/>
              </w:rPr>
            </w:pPr>
            <w:r w:rsidRPr="00140E21">
              <w:rPr>
                <w:rFonts w:eastAsia="Malgun Gothic"/>
              </w:rPr>
              <w:t>3GPP or non-3GPP access through this SMSF</w:t>
            </w:r>
          </w:p>
        </w:tc>
      </w:tr>
      <w:tr w:rsidR="003E193A" w:rsidRPr="00140E21" w14:paraId="33355A97"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0B7CD703" w14:textId="77777777" w:rsidR="003E193A" w:rsidRPr="00140E21" w:rsidRDefault="003E193A" w:rsidP="00042525">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F513294" w14:textId="77777777" w:rsidR="003E193A" w:rsidRPr="00140E21" w:rsidRDefault="003E193A" w:rsidP="00042525">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90E4336" w14:textId="77777777" w:rsidR="003E193A" w:rsidRPr="00140E21" w:rsidRDefault="003E193A" w:rsidP="00042525">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E193A" w:rsidRPr="00140E21" w14:paraId="677370CA" w14:textId="77777777" w:rsidTr="00042525">
        <w:trPr>
          <w:cantSplit/>
          <w:tblHeader/>
          <w:jc w:val="center"/>
        </w:trPr>
        <w:tc>
          <w:tcPr>
            <w:tcW w:w="1980" w:type="dxa"/>
            <w:tcBorders>
              <w:top w:val="nil"/>
              <w:left w:val="single" w:sz="4" w:space="0" w:color="auto"/>
              <w:bottom w:val="nil"/>
              <w:right w:val="single" w:sz="4" w:space="0" w:color="auto"/>
            </w:tcBorders>
          </w:tcPr>
          <w:p w14:paraId="20E122F5" w14:textId="77777777" w:rsidR="003E193A" w:rsidRPr="00140E21" w:rsidRDefault="003E193A" w:rsidP="00042525">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7806CB25" w14:textId="77777777" w:rsidR="003E193A" w:rsidRPr="00140E21" w:rsidRDefault="003E193A" w:rsidP="00042525">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7AC48D9" w14:textId="77777777" w:rsidR="003E193A" w:rsidRPr="00140E21" w:rsidRDefault="003E193A" w:rsidP="00042525">
            <w:pPr>
              <w:pStyle w:val="TAL"/>
              <w:keepNext w:val="0"/>
              <w:rPr>
                <w:rFonts w:eastAsia="SimSun"/>
              </w:rPr>
            </w:pPr>
            <w:r w:rsidRPr="00140E21">
              <w:rPr>
                <w:rFonts w:eastAsia="Malgun Gothic"/>
              </w:rPr>
              <w:t xml:space="preserve">List of the subscribed internal group(s) that the UE belongs </w:t>
            </w:r>
            <w:proofErr w:type="gramStart"/>
            <w:r w:rsidRPr="00140E21">
              <w:rPr>
                <w:rFonts w:eastAsia="Malgun Gothic"/>
              </w:rPr>
              <w:t>to</w:t>
            </w:r>
            <w:proofErr w:type="gramEnd"/>
            <w:r w:rsidRPr="00140E21">
              <w:rPr>
                <w:rFonts w:eastAsia="Malgun Gothic"/>
              </w:rPr>
              <w:t>.</w:t>
            </w:r>
          </w:p>
        </w:tc>
      </w:tr>
      <w:tr w:rsidR="003E193A" w:rsidRPr="00140E21" w14:paraId="1A79A190" w14:textId="77777777" w:rsidTr="00042525">
        <w:trPr>
          <w:cantSplit/>
          <w:tblHeader/>
          <w:jc w:val="center"/>
        </w:trPr>
        <w:tc>
          <w:tcPr>
            <w:tcW w:w="1980" w:type="dxa"/>
            <w:tcBorders>
              <w:top w:val="nil"/>
              <w:left w:val="single" w:sz="4" w:space="0" w:color="auto"/>
              <w:bottom w:val="nil"/>
              <w:right w:val="single" w:sz="4" w:space="0" w:color="auto"/>
            </w:tcBorders>
          </w:tcPr>
          <w:p w14:paraId="52BAEBEB" w14:textId="77777777" w:rsidR="003E193A" w:rsidRPr="00140E21" w:rsidRDefault="003E193A" w:rsidP="00042525">
            <w:pPr>
              <w:pStyle w:val="TAL"/>
              <w:keepNext w:val="0"/>
              <w:rPr>
                <w:rFonts w:eastAsia="SimSun"/>
              </w:rPr>
            </w:pPr>
          </w:p>
        </w:tc>
        <w:tc>
          <w:tcPr>
            <w:tcW w:w="2811" w:type="dxa"/>
            <w:tcBorders>
              <w:top w:val="single" w:sz="4" w:space="0" w:color="auto"/>
              <w:left w:val="single" w:sz="4" w:space="0" w:color="auto"/>
              <w:right w:val="single" w:sz="4" w:space="0" w:color="auto"/>
            </w:tcBorders>
          </w:tcPr>
          <w:p w14:paraId="67F97DD8" w14:textId="77777777" w:rsidR="003E193A" w:rsidRPr="00140E21" w:rsidRDefault="003E193A" w:rsidP="00042525">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95DC1C0" w14:textId="77777777" w:rsidR="003E193A" w:rsidRPr="00140E21" w:rsidRDefault="003E193A" w:rsidP="00042525">
            <w:pPr>
              <w:pStyle w:val="TAL"/>
              <w:keepNext w:val="0"/>
              <w:rPr>
                <w:rFonts w:eastAsia="SimSun"/>
              </w:rPr>
            </w:pPr>
            <w:r w:rsidRPr="00140E21">
              <w:rPr>
                <w:rFonts w:eastAsia="SimSun"/>
              </w:rPr>
              <w:t xml:space="preserve">Trace requirements about a UE (e.g. trace reference, address of the Trace Collection Entity, etc…) </w:t>
            </w:r>
            <w:proofErr w:type="gramStart"/>
            <w:r w:rsidRPr="00140E21">
              <w:rPr>
                <w:rFonts w:eastAsia="SimSun"/>
              </w:rPr>
              <w:t>is defined</w:t>
            </w:r>
            <w:proofErr w:type="gramEnd"/>
            <w:r w:rsidRPr="00140E21">
              <w:rPr>
                <w:rFonts w:eastAsia="SimSun"/>
              </w:rPr>
              <w:t xml:space="preserve"> in TS 32.421 [39].</w:t>
            </w:r>
          </w:p>
          <w:p w14:paraId="4CDECD5F" w14:textId="77777777" w:rsidR="003E193A" w:rsidRPr="00140E21" w:rsidRDefault="003E193A" w:rsidP="00042525">
            <w:pPr>
              <w:pStyle w:val="TAL"/>
              <w:keepNext w:val="0"/>
              <w:rPr>
                <w:rFonts w:eastAsia="SimSun"/>
              </w:rPr>
            </w:pPr>
            <w:r w:rsidRPr="00140E21">
              <w:rPr>
                <w:rFonts w:eastAsia="SimSun"/>
              </w:rPr>
              <w:t xml:space="preserve">This information </w:t>
            </w:r>
            <w:proofErr w:type="gramStart"/>
            <w:r w:rsidRPr="00140E21">
              <w:rPr>
                <w:rFonts w:eastAsia="SimSun"/>
              </w:rPr>
              <w:t>is only sent</w:t>
            </w:r>
            <w:proofErr w:type="gramEnd"/>
            <w:r w:rsidRPr="00140E21">
              <w:rPr>
                <w:rFonts w:eastAsia="SimSun"/>
              </w:rPr>
              <w:t xml:space="preserve"> to a SMF in the HPLMN or one of its equivalent PLMN(s).</w:t>
            </w:r>
          </w:p>
        </w:tc>
      </w:tr>
      <w:tr w:rsidR="003E193A" w:rsidRPr="00140E21" w14:paraId="792BFBD6" w14:textId="77777777" w:rsidTr="00042525">
        <w:trPr>
          <w:cantSplit/>
          <w:tblHeader/>
          <w:jc w:val="center"/>
        </w:trPr>
        <w:tc>
          <w:tcPr>
            <w:tcW w:w="1980" w:type="dxa"/>
            <w:tcBorders>
              <w:top w:val="nil"/>
              <w:left w:val="single" w:sz="4" w:space="0" w:color="auto"/>
              <w:bottom w:val="nil"/>
              <w:right w:val="single" w:sz="4" w:space="0" w:color="auto"/>
            </w:tcBorders>
          </w:tcPr>
          <w:p w14:paraId="4737C1F1" w14:textId="77777777" w:rsidR="003E193A" w:rsidRPr="00140E21" w:rsidRDefault="003E193A" w:rsidP="00042525">
            <w:pPr>
              <w:pStyle w:val="TAL"/>
              <w:keepNext w:val="0"/>
              <w:rPr>
                <w:rFonts w:eastAsia="SimSun"/>
              </w:rPr>
            </w:pPr>
          </w:p>
        </w:tc>
        <w:tc>
          <w:tcPr>
            <w:tcW w:w="2811" w:type="dxa"/>
            <w:tcBorders>
              <w:top w:val="single" w:sz="4" w:space="0" w:color="auto"/>
              <w:left w:val="single" w:sz="4" w:space="0" w:color="auto"/>
              <w:right w:val="single" w:sz="4" w:space="0" w:color="auto"/>
            </w:tcBorders>
          </w:tcPr>
          <w:p w14:paraId="41180FF8" w14:textId="77777777" w:rsidR="003E193A" w:rsidRPr="00140E21" w:rsidRDefault="003E193A" w:rsidP="00042525">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32979A1" w14:textId="77777777" w:rsidR="003E193A" w:rsidRPr="00140E21" w:rsidRDefault="003E193A" w:rsidP="00042525">
            <w:pPr>
              <w:pStyle w:val="TAL"/>
              <w:keepNext w:val="0"/>
              <w:rPr>
                <w:rFonts w:eastAsia="SimSun"/>
              </w:rPr>
            </w:pPr>
            <w:r>
              <w:rPr>
                <w:rFonts w:eastAsia="SimSun"/>
              </w:rPr>
              <w:t>Routing Indicator assigned to the SUPI.</w:t>
            </w:r>
          </w:p>
        </w:tc>
      </w:tr>
      <w:tr w:rsidR="003E193A" w:rsidRPr="00140E21" w14:paraId="6009B9F9" w14:textId="77777777" w:rsidTr="00042525">
        <w:trPr>
          <w:cantSplit/>
          <w:tblHeader/>
          <w:jc w:val="center"/>
        </w:trPr>
        <w:tc>
          <w:tcPr>
            <w:tcW w:w="1980" w:type="dxa"/>
            <w:tcBorders>
              <w:top w:val="nil"/>
              <w:left w:val="single" w:sz="4" w:space="0" w:color="auto"/>
              <w:bottom w:val="nil"/>
              <w:right w:val="single" w:sz="4" w:space="0" w:color="auto"/>
            </w:tcBorders>
          </w:tcPr>
          <w:p w14:paraId="27694598" w14:textId="77777777" w:rsidR="003E193A" w:rsidRPr="00140E21" w:rsidRDefault="003E193A" w:rsidP="00042525">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9F8DA5" w14:textId="77777777" w:rsidR="003E193A" w:rsidRPr="00140E21" w:rsidRDefault="003E193A" w:rsidP="00042525">
            <w:pPr>
              <w:pStyle w:val="TAL"/>
              <w:keepNext w:val="0"/>
              <w:rPr>
                <w:rFonts w:eastAsia="Malgun Gothic"/>
                <w:b/>
              </w:rPr>
            </w:pPr>
            <w:r w:rsidRPr="00140E21">
              <w:rPr>
                <w:rFonts w:eastAsia="Malgun Gothic"/>
                <w:b/>
              </w:rPr>
              <w:t>Session Management Subscription data contains one or more S-NSSAI level subscription data:</w:t>
            </w:r>
          </w:p>
        </w:tc>
      </w:tr>
      <w:tr w:rsidR="003E193A" w:rsidRPr="00140E21" w14:paraId="510AA46D" w14:textId="77777777" w:rsidTr="00042525">
        <w:trPr>
          <w:cantSplit/>
          <w:tblHeader/>
          <w:jc w:val="center"/>
        </w:trPr>
        <w:tc>
          <w:tcPr>
            <w:tcW w:w="1980" w:type="dxa"/>
            <w:tcBorders>
              <w:top w:val="nil"/>
              <w:left w:val="single" w:sz="4" w:space="0" w:color="auto"/>
              <w:bottom w:val="nil"/>
              <w:right w:val="single" w:sz="4" w:space="0" w:color="auto"/>
            </w:tcBorders>
          </w:tcPr>
          <w:p w14:paraId="703066C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E42B5A" w14:textId="77777777" w:rsidR="003E193A" w:rsidRPr="00140E21" w:rsidRDefault="003E193A" w:rsidP="00042525">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B5FD8C3" w14:textId="77777777" w:rsidR="003E193A" w:rsidRDefault="003E193A" w:rsidP="00042525">
            <w:pPr>
              <w:pStyle w:val="TAL"/>
              <w:keepNext w:val="0"/>
              <w:rPr>
                <w:rFonts w:eastAsia="Malgun Gothic"/>
              </w:rPr>
            </w:pPr>
            <w:r w:rsidRPr="00140E21">
              <w:rPr>
                <w:rFonts w:eastAsia="Malgun Gothic"/>
              </w:rPr>
              <w:t>Indicates the value of the S-NSSAI.</w:t>
            </w:r>
          </w:p>
          <w:p w14:paraId="370B8C1A" w14:textId="77777777" w:rsidR="003E193A" w:rsidRPr="00140E21" w:rsidRDefault="003E193A" w:rsidP="00042525">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3E193A" w:rsidRPr="00140E21" w14:paraId="1CBE1751" w14:textId="77777777" w:rsidTr="00042525">
        <w:trPr>
          <w:cantSplit/>
          <w:tblHeader/>
          <w:jc w:val="center"/>
        </w:trPr>
        <w:tc>
          <w:tcPr>
            <w:tcW w:w="1980" w:type="dxa"/>
            <w:tcBorders>
              <w:top w:val="nil"/>
              <w:left w:val="single" w:sz="4" w:space="0" w:color="auto"/>
              <w:bottom w:val="nil"/>
              <w:right w:val="single" w:sz="4" w:space="0" w:color="auto"/>
            </w:tcBorders>
          </w:tcPr>
          <w:p w14:paraId="2052C16A"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2D4DA" w14:textId="77777777" w:rsidR="003E193A" w:rsidRPr="00140E21" w:rsidRDefault="003E193A" w:rsidP="00042525">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3C84C4" w14:textId="77777777" w:rsidR="003E193A" w:rsidRPr="00140E21" w:rsidRDefault="003E193A" w:rsidP="00042525">
            <w:pPr>
              <w:pStyle w:val="TAL"/>
              <w:keepNext w:val="0"/>
              <w:rPr>
                <w:rFonts w:eastAsia="Malgun Gothic"/>
              </w:rPr>
            </w:pPr>
            <w:r w:rsidRPr="00140E21">
              <w:rPr>
                <w:rFonts w:eastAsia="Malgun Gothic"/>
              </w:rPr>
              <w:t>List of the subscribed DNNs for the S-NSSAI (NOTE 1).</w:t>
            </w:r>
          </w:p>
        </w:tc>
      </w:tr>
      <w:tr w:rsidR="003E193A" w:rsidRPr="00140E21" w14:paraId="262E609C" w14:textId="77777777" w:rsidTr="00042525">
        <w:trPr>
          <w:cantSplit/>
          <w:tblHeader/>
          <w:jc w:val="center"/>
        </w:trPr>
        <w:tc>
          <w:tcPr>
            <w:tcW w:w="1980" w:type="dxa"/>
            <w:tcBorders>
              <w:top w:val="nil"/>
              <w:left w:val="single" w:sz="4" w:space="0" w:color="auto"/>
              <w:bottom w:val="nil"/>
              <w:right w:val="single" w:sz="4" w:space="0" w:color="auto"/>
            </w:tcBorders>
          </w:tcPr>
          <w:p w14:paraId="4391362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81538" w14:textId="77777777" w:rsidR="003E193A" w:rsidRPr="00140E21" w:rsidRDefault="003E193A" w:rsidP="00042525">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0B2DA03" w14:textId="77777777" w:rsidR="003E193A" w:rsidRDefault="003E193A" w:rsidP="00042525">
            <w:pPr>
              <w:pStyle w:val="TAL"/>
              <w:keepNext w:val="0"/>
              <w:rPr>
                <w:rFonts w:eastAsia="Malgun Gothic"/>
              </w:rPr>
            </w:pPr>
            <w:r>
              <w:rPr>
                <w:rFonts w:eastAsia="Malgun Gothic"/>
              </w:rPr>
              <w:t>Includes:</w:t>
            </w:r>
          </w:p>
          <w:p w14:paraId="486288AB"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PDU Session inactivity timer value.</w:t>
            </w:r>
          </w:p>
          <w:p w14:paraId="0721F153" w14:textId="77777777" w:rsidR="003E193A" w:rsidRDefault="003E193A" w:rsidP="00042525">
            <w:pPr>
              <w:pStyle w:val="TAL"/>
              <w:keepNext w:val="0"/>
              <w:rPr>
                <w:rFonts w:eastAsia="Malgun Gothic"/>
              </w:rPr>
            </w:pPr>
            <w:r>
              <w:rPr>
                <w:rFonts w:eastAsia="Malgun Gothic"/>
              </w:rPr>
              <w:t>The SMF uses this information as described in clause 5.15.15 of TS 23.501 [2].</w:t>
            </w:r>
          </w:p>
          <w:p w14:paraId="3C33B187" w14:textId="77777777" w:rsidR="003E193A" w:rsidRPr="00140E21" w:rsidRDefault="003E193A" w:rsidP="00042525">
            <w:pPr>
              <w:pStyle w:val="TAL"/>
              <w:keepNext w:val="0"/>
              <w:rPr>
                <w:rFonts w:eastAsia="Malgun Gothic"/>
              </w:rPr>
            </w:pPr>
            <w:r>
              <w:rPr>
                <w:rFonts w:eastAsia="Malgun Gothic"/>
              </w:rPr>
              <w:t>(NOTE 22).</w:t>
            </w:r>
          </w:p>
        </w:tc>
      </w:tr>
      <w:tr w:rsidR="003E193A" w:rsidRPr="00140E21" w14:paraId="6225D8EE" w14:textId="77777777" w:rsidTr="00042525">
        <w:trPr>
          <w:cantSplit/>
          <w:tblHeader/>
          <w:jc w:val="center"/>
        </w:trPr>
        <w:tc>
          <w:tcPr>
            <w:tcW w:w="1980" w:type="dxa"/>
            <w:tcBorders>
              <w:top w:val="nil"/>
              <w:left w:val="single" w:sz="4" w:space="0" w:color="auto"/>
              <w:bottom w:val="nil"/>
              <w:right w:val="single" w:sz="4" w:space="0" w:color="auto"/>
            </w:tcBorders>
          </w:tcPr>
          <w:p w14:paraId="5C3D0EF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4392E" w14:textId="77777777" w:rsidR="003E193A" w:rsidRPr="00140E21" w:rsidRDefault="003E193A" w:rsidP="00042525">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EC26191" w14:textId="77777777" w:rsidR="003E193A" w:rsidRPr="00140E21" w:rsidRDefault="003E193A" w:rsidP="00042525">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3E193A" w:rsidRPr="00140E21" w14:paraId="72E87740" w14:textId="77777777" w:rsidTr="00042525">
        <w:trPr>
          <w:cantSplit/>
          <w:tblHeader/>
          <w:jc w:val="center"/>
        </w:trPr>
        <w:tc>
          <w:tcPr>
            <w:tcW w:w="1980" w:type="dxa"/>
            <w:tcBorders>
              <w:top w:val="nil"/>
              <w:left w:val="single" w:sz="4" w:space="0" w:color="auto"/>
              <w:bottom w:val="nil"/>
              <w:right w:val="single" w:sz="4" w:space="0" w:color="auto"/>
            </w:tcBorders>
          </w:tcPr>
          <w:p w14:paraId="610019D2" w14:textId="77777777" w:rsidR="003E193A" w:rsidRPr="00140E21" w:rsidRDefault="003E193A" w:rsidP="00042525">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BEB74B0" w14:textId="77777777" w:rsidR="003E193A" w:rsidRPr="00140E21" w:rsidRDefault="003E193A" w:rsidP="00042525">
            <w:pPr>
              <w:pStyle w:val="TAL"/>
              <w:keepNext w:val="0"/>
              <w:rPr>
                <w:rFonts w:eastAsia="Malgun Gothic"/>
                <w:b/>
              </w:rPr>
            </w:pPr>
            <w:r w:rsidRPr="00140E21">
              <w:rPr>
                <w:rFonts w:eastAsia="Malgun Gothic"/>
                <w:b/>
              </w:rPr>
              <w:t>For each DNN in S-NSSAI level subscription data:</w:t>
            </w:r>
          </w:p>
        </w:tc>
      </w:tr>
      <w:tr w:rsidR="003E193A" w:rsidRPr="00140E21" w14:paraId="5C4ECC8D" w14:textId="77777777" w:rsidTr="00042525">
        <w:trPr>
          <w:cantSplit/>
          <w:tblHeader/>
          <w:jc w:val="center"/>
        </w:trPr>
        <w:tc>
          <w:tcPr>
            <w:tcW w:w="1980" w:type="dxa"/>
            <w:tcBorders>
              <w:top w:val="nil"/>
              <w:left w:val="single" w:sz="4" w:space="0" w:color="auto"/>
              <w:bottom w:val="nil"/>
              <w:right w:val="single" w:sz="4" w:space="0" w:color="auto"/>
            </w:tcBorders>
          </w:tcPr>
          <w:p w14:paraId="5B33C0F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FBC18" w14:textId="77777777" w:rsidR="003E193A" w:rsidRPr="00140E21" w:rsidRDefault="003E193A" w:rsidP="00042525">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E5FCD2C" w14:textId="77777777" w:rsidR="003E193A" w:rsidRPr="00140E21" w:rsidRDefault="003E193A" w:rsidP="00042525">
            <w:pPr>
              <w:pStyle w:val="TAL"/>
              <w:keepNext w:val="0"/>
              <w:rPr>
                <w:rFonts w:eastAsia="Malgun Gothic"/>
              </w:rPr>
            </w:pPr>
            <w:r w:rsidRPr="00140E21">
              <w:rPr>
                <w:rFonts w:eastAsia="Malgun Gothic"/>
              </w:rPr>
              <w:t>DNN for the PDU Session.</w:t>
            </w:r>
          </w:p>
        </w:tc>
      </w:tr>
      <w:tr w:rsidR="003E193A" w:rsidRPr="00140E21" w14:paraId="534908E2" w14:textId="77777777" w:rsidTr="00042525">
        <w:trPr>
          <w:cantSplit/>
          <w:tblHeader/>
          <w:jc w:val="center"/>
        </w:trPr>
        <w:tc>
          <w:tcPr>
            <w:tcW w:w="1980" w:type="dxa"/>
            <w:tcBorders>
              <w:top w:val="nil"/>
              <w:left w:val="single" w:sz="4" w:space="0" w:color="auto"/>
              <w:bottom w:val="nil"/>
              <w:right w:val="single" w:sz="4" w:space="0" w:color="auto"/>
            </w:tcBorders>
          </w:tcPr>
          <w:p w14:paraId="560A2692"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697B6" w14:textId="77777777" w:rsidR="003E193A" w:rsidRPr="00140E21" w:rsidRDefault="003E193A" w:rsidP="00042525">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6A717CF" w14:textId="77777777" w:rsidR="003E193A" w:rsidRPr="00140E21" w:rsidRDefault="003E193A" w:rsidP="00042525">
            <w:pPr>
              <w:pStyle w:val="TAL"/>
              <w:keepNext w:val="0"/>
              <w:rPr>
                <w:rFonts w:eastAsia="Malgun Gothic"/>
              </w:rPr>
            </w:pPr>
            <w:r>
              <w:rPr>
                <w:rFonts w:eastAsia="Malgun Gothic"/>
              </w:rPr>
              <w:t>Indicates whether the DNN is used for aerial services (e.g. UAS operations or C2, etc.) as described in TS 23.256 [80].</w:t>
            </w:r>
          </w:p>
        </w:tc>
      </w:tr>
      <w:tr w:rsidR="003E193A" w:rsidRPr="00140E21" w14:paraId="358695A3" w14:textId="77777777" w:rsidTr="00042525">
        <w:trPr>
          <w:cantSplit/>
          <w:tblHeader/>
          <w:jc w:val="center"/>
        </w:trPr>
        <w:tc>
          <w:tcPr>
            <w:tcW w:w="1980" w:type="dxa"/>
            <w:tcBorders>
              <w:top w:val="nil"/>
              <w:left w:val="single" w:sz="4" w:space="0" w:color="auto"/>
              <w:bottom w:val="nil"/>
              <w:right w:val="single" w:sz="4" w:space="0" w:color="auto"/>
            </w:tcBorders>
          </w:tcPr>
          <w:p w14:paraId="33E6B82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32874" w14:textId="77777777" w:rsidR="003E193A" w:rsidRPr="00140E21" w:rsidRDefault="003E193A" w:rsidP="00042525">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6A3A8C9" w14:textId="77777777" w:rsidR="003E193A" w:rsidRPr="00140E21" w:rsidRDefault="003E193A" w:rsidP="00042525">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F8ED4CD" w14:textId="77777777" w:rsidR="003E193A" w:rsidRPr="00140E21" w:rsidRDefault="003E193A" w:rsidP="00042525">
            <w:pPr>
              <w:pStyle w:val="TAL"/>
              <w:keepNext w:val="0"/>
              <w:rPr>
                <w:rFonts w:eastAsia="Malgun Gothic"/>
              </w:rPr>
            </w:pPr>
            <w:r w:rsidRPr="00140E21">
              <w:rPr>
                <w:rFonts w:eastAsia="Malgun Gothic"/>
              </w:rPr>
              <w:t>See NOTE 4.</w:t>
            </w:r>
          </w:p>
        </w:tc>
      </w:tr>
      <w:tr w:rsidR="003E193A" w:rsidRPr="00140E21" w14:paraId="3007A3B1" w14:textId="77777777" w:rsidTr="00042525">
        <w:trPr>
          <w:cantSplit/>
          <w:tblHeader/>
          <w:jc w:val="center"/>
        </w:trPr>
        <w:tc>
          <w:tcPr>
            <w:tcW w:w="1980" w:type="dxa"/>
            <w:tcBorders>
              <w:top w:val="nil"/>
              <w:left w:val="single" w:sz="4" w:space="0" w:color="auto"/>
              <w:bottom w:val="nil"/>
              <w:right w:val="single" w:sz="4" w:space="0" w:color="auto"/>
            </w:tcBorders>
          </w:tcPr>
          <w:p w14:paraId="07276DE7"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AFE8AC" w14:textId="77777777" w:rsidR="003E193A" w:rsidRPr="00140E21" w:rsidRDefault="003E193A" w:rsidP="00042525">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D7DD957" w14:textId="77777777" w:rsidR="003E193A" w:rsidRPr="00140E21" w:rsidRDefault="003E193A" w:rsidP="00042525">
            <w:pPr>
              <w:pStyle w:val="TAL"/>
              <w:keepNext w:val="0"/>
              <w:rPr>
                <w:rFonts w:eastAsia="Malgun Gothic"/>
              </w:rPr>
            </w:pPr>
            <w:r>
              <w:rPr>
                <w:rFonts w:eastAsia="Malgun Gothic"/>
              </w:rPr>
              <w:t xml:space="preserve">Information used for selecting how the UE IP address is to </w:t>
            </w:r>
            <w:proofErr w:type="gramStart"/>
            <w:r>
              <w:rPr>
                <w:rFonts w:eastAsia="Malgun Gothic"/>
              </w:rPr>
              <w:t>be allocated</w:t>
            </w:r>
            <w:proofErr w:type="gramEnd"/>
            <w:r>
              <w:rPr>
                <w:rFonts w:eastAsia="Malgun Gothic"/>
              </w:rPr>
              <w:t xml:space="preserve"> (see clause 5.8.2.2.1 of TS 23.501 [2]).</w:t>
            </w:r>
          </w:p>
        </w:tc>
      </w:tr>
      <w:tr w:rsidR="003E193A" w:rsidRPr="00140E21" w14:paraId="3D0EB88F" w14:textId="77777777" w:rsidTr="00042525">
        <w:trPr>
          <w:cantSplit/>
          <w:tblHeader/>
          <w:jc w:val="center"/>
        </w:trPr>
        <w:tc>
          <w:tcPr>
            <w:tcW w:w="1980" w:type="dxa"/>
            <w:tcBorders>
              <w:top w:val="nil"/>
              <w:left w:val="single" w:sz="4" w:space="0" w:color="auto"/>
              <w:bottom w:val="nil"/>
              <w:right w:val="single" w:sz="4" w:space="0" w:color="auto"/>
            </w:tcBorders>
          </w:tcPr>
          <w:p w14:paraId="301F82E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EDF4AB" w14:textId="77777777" w:rsidR="003E193A" w:rsidRPr="00140E21" w:rsidRDefault="003E193A" w:rsidP="00042525">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AD01DAA" w14:textId="77777777" w:rsidR="003E193A" w:rsidRPr="00140E21" w:rsidRDefault="003E193A" w:rsidP="00042525">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E193A" w:rsidRPr="00140E21" w14:paraId="37A34E1F" w14:textId="77777777" w:rsidTr="00042525">
        <w:trPr>
          <w:cantSplit/>
          <w:tblHeader/>
          <w:jc w:val="center"/>
        </w:trPr>
        <w:tc>
          <w:tcPr>
            <w:tcW w:w="1980" w:type="dxa"/>
            <w:tcBorders>
              <w:top w:val="nil"/>
              <w:left w:val="single" w:sz="4" w:space="0" w:color="auto"/>
              <w:bottom w:val="nil"/>
              <w:right w:val="single" w:sz="4" w:space="0" w:color="auto"/>
            </w:tcBorders>
          </w:tcPr>
          <w:p w14:paraId="78CB097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6C099" w14:textId="77777777" w:rsidR="003E193A" w:rsidRPr="00140E21" w:rsidRDefault="003E193A" w:rsidP="00042525">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F87610E" w14:textId="77777777" w:rsidR="003E193A" w:rsidRPr="00140E21" w:rsidRDefault="003E193A" w:rsidP="00042525">
            <w:pPr>
              <w:pStyle w:val="TAL"/>
              <w:keepNext w:val="0"/>
              <w:rPr>
                <w:rFonts w:eastAsia="Malgun Gothic"/>
              </w:rPr>
            </w:pPr>
            <w:r w:rsidRPr="00140E21">
              <w:rPr>
                <w:rFonts w:eastAsia="Malgun Gothic"/>
              </w:rPr>
              <w:t>Indicates the default PDU Session Type for the DNN, S-NSSAI.</w:t>
            </w:r>
          </w:p>
        </w:tc>
      </w:tr>
      <w:tr w:rsidR="003E193A" w:rsidRPr="00140E21" w14:paraId="56C2745F" w14:textId="77777777" w:rsidTr="00042525">
        <w:trPr>
          <w:cantSplit/>
          <w:tblHeader/>
          <w:jc w:val="center"/>
        </w:trPr>
        <w:tc>
          <w:tcPr>
            <w:tcW w:w="1980" w:type="dxa"/>
            <w:tcBorders>
              <w:top w:val="nil"/>
              <w:left w:val="single" w:sz="4" w:space="0" w:color="auto"/>
              <w:bottom w:val="nil"/>
              <w:right w:val="single" w:sz="4" w:space="0" w:color="auto"/>
            </w:tcBorders>
          </w:tcPr>
          <w:p w14:paraId="0EF8D4C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898A2" w14:textId="77777777" w:rsidR="003E193A" w:rsidRPr="00140E21" w:rsidRDefault="003E193A" w:rsidP="00042525">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3D468BA" w14:textId="77777777" w:rsidR="003E193A" w:rsidRPr="00140E21" w:rsidRDefault="003E193A" w:rsidP="00042525">
            <w:pPr>
              <w:pStyle w:val="TAL"/>
              <w:keepNext w:val="0"/>
              <w:rPr>
                <w:rFonts w:eastAsia="Malgun Gothic"/>
              </w:rPr>
            </w:pPr>
            <w:r w:rsidRPr="00140E21">
              <w:rPr>
                <w:rFonts w:eastAsia="Malgun Gothic"/>
              </w:rPr>
              <w:t>Indicates the allowed SSC modes for the DNN, S-NSSAI.</w:t>
            </w:r>
          </w:p>
        </w:tc>
      </w:tr>
      <w:tr w:rsidR="003E193A" w:rsidRPr="00140E21" w14:paraId="6F81B215" w14:textId="77777777" w:rsidTr="00042525">
        <w:trPr>
          <w:cantSplit/>
          <w:tblHeader/>
          <w:jc w:val="center"/>
        </w:trPr>
        <w:tc>
          <w:tcPr>
            <w:tcW w:w="1980" w:type="dxa"/>
            <w:tcBorders>
              <w:top w:val="nil"/>
              <w:left w:val="single" w:sz="4" w:space="0" w:color="auto"/>
              <w:bottom w:val="nil"/>
              <w:right w:val="single" w:sz="4" w:space="0" w:color="auto"/>
            </w:tcBorders>
          </w:tcPr>
          <w:p w14:paraId="7CF74151"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1B457" w14:textId="77777777" w:rsidR="003E193A" w:rsidRPr="00140E21" w:rsidRDefault="003E193A" w:rsidP="00042525">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4C04772" w14:textId="77777777" w:rsidR="003E193A" w:rsidRPr="00140E21" w:rsidRDefault="003E193A" w:rsidP="00042525">
            <w:pPr>
              <w:pStyle w:val="TAL"/>
              <w:keepNext w:val="0"/>
              <w:rPr>
                <w:rFonts w:eastAsia="Malgun Gothic"/>
              </w:rPr>
            </w:pPr>
            <w:r w:rsidRPr="00140E21">
              <w:rPr>
                <w:rFonts w:eastAsia="Malgun Gothic"/>
              </w:rPr>
              <w:t>Indicate the default SSC mode for the DNN, S-NSSAI.</w:t>
            </w:r>
          </w:p>
        </w:tc>
      </w:tr>
      <w:tr w:rsidR="003E193A" w:rsidRPr="00140E21" w14:paraId="77983B6E" w14:textId="77777777" w:rsidTr="00042525">
        <w:trPr>
          <w:cantSplit/>
          <w:tblHeader/>
          <w:jc w:val="center"/>
        </w:trPr>
        <w:tc>
          <w:tcPr>
            <w:tcW w:w="1980" w:type="dxa"/>
            <w:tcBorders>
              <w:top w:val="nil"/>
              <w:left w:val="single" w:sz="4" w:space="0" w:color="auto"/>
              <w:bottom w:val="nil"/>
              <w:right w:val="single" w:sz="4" w:space="0" w:color="auto"/>
            </w:tcBorders>
          </w:tcPr>
          <w:p w14:paraId="5D99CF61"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B5B0E6" w14:textId="77777777" w:rsidR="003E193A" w:rsidRPr="00140E21" w:rsidRDefault="003E193A" w:rsidP="00042525">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55060A5" w14:textId="77777777" w:rsidR="003E193A" w:rsidRPr="00140E21" w:rsidRDefault="003E193A" w:rsidP="00042525">
            <w:pPr>
              <w:pStyle w:val="TAL"/>
              <w:keepNext w:val="0"/>
              <w:rPr>
                <w:rFonts w:eastAsia="Malgun Gothic"/>
              </w:rPr>
            </w:pPr>
            <w:r w:rsidRPr="00140E21">
              <w:rPr>
                <w:rFonts w:eastAsia="Malgun Gothic"/>
              </w:rPr>
              <w:t xml:space="preserve">Indicates whether interworking with EPS </w:t>
            </w:r>
            <w:proofErr w:type="gramStart"/>
            <w:r w:rsidRPr="00140E21">
              <w:rPr>
                <w:rFonts w:eastAsia="Malgun Gothic"/>
              </w:rPr>
              <w:t>is supported</w:t>
            </w:r>
            <w:proofErr w:type="gramEnd"/>
            <w:r w:rsidRPr="00140E21">
              <w:rPr>
                <w:rFonts w:eastAsia="Malgun Gothic"/>
              </w:rPr>
              <w:t xml:space="preserve"> for this DNN and S-NSSAI.</w:t>
            </w:r>
          </w:p>
        </w:tc>
      </w:tr>
      <w:tr w:rsidR="003E193A" w:rsidRPr="00140E21" w14:paraId="1B747B47" w14:textId="77777777" w:rsidTr="00042525">
        <w:trPr>
          <w:cantSplit/>
          <w:tblHeader/>
          <w:jc w:val="center"/>
        </w:trPr>
        <w:tc>
          <w:tcPr>
            <w:tcW w:w="1980" w:type="dxa"/>
            <w:tcBorders>
              <w:top w:val="nil"/>
              <w:left w:val="single" w:sz="4" w:space="0" w:color="auto"/>
              <w:bottom w:val="nil"/>
              <w:right w:val="single" w:sz="4" w:space="0" w:color="auto"/>
            </w:tcBorders>
          </w:tcPr>
          <w:p w14:paraId="262CF29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630F47" w14:textId="77777777" w:rsidR="003E193A" w:rsidRPr="00140E21" w:rsidRDefault="003E193A" w:rsidP="00042525">
            <w:pPr>
              <w:pStyle w:val="TAL"/>
              <w:keepNext w:val="0"/>
              <w:rPr>
                <w:rFonts w:eastAsia="Malgun Gothic"/>
              </w:rPr>
            </w:pPr>
            <w:r w:rsidRPr="00140E21">
              <w:rPr>
                <w:rFonts w:eastAsia="Malgun Gothic"/>
              </w:rPr>
              <w:t xml:space="preserve">5GS Subscribed </w:t>
            </w:r>
            <w:proofErr w:type="spellStart"/>
            <w:r w:rsidRPr="00140E21">
              <w:rPr>
                <w:rFonts w:eastAsia="Malgun Gothic"/>
              </w:rPr>
              <w:t>QoS</w:t>
            </w:r>
            <w:proofErr w:type="spellEnd"/>
            <w:r w:rsidRPr="00140E21">
              <w:rPr>
                <w:rFonts w:eastAsia="Malgun Gothic"/>
              </w:rPr>
              <w:t xml:space="preserve"> profile</w:t>
            </w:r>
          </w:p>
        </w:tc>
        <w:tc>
          <w:tcPr>
            <w:tcW w:w="4225" w:type="dxa"/>
            <w:tcBorders>
              <w:top w:val="single" w:sz="4" w:space="0" w:color="auto"/>
              <w:left w:val="single" w:sz="4" w:space="0" w:color="auto"/>
              <w:bottom w:val="single" w:sz="4" w:space="0" w:color="auto"/>
              <w:right w:val="single" w:sz="4" w:space="0" w:color="auto"/>
            </w:tcBorders>
          </w:tcPr>
          <w:p w14:paraId="644DE5C4" w14:textId="77777777" w:rsidR="003E193A" w:rsidRPr="00140E21" w:rsidRDefault="003E193A" w:rsidP="00042525">
            <w:pPr>
              <w:pStyle w:val="TAL"/>
              <w:keepNext w:val="0"/>
              <w:rPr>
                <w:rFonts w:eastAsia="Malgun Gothic"/>
              </w:rPr>
            </w:pPr>
            <w:r w:rsidRPr="00140E21">
              <w:rPr>
                <w:rFonts w:eastAsia="Malgun Gothic"/>
              </w:rPr>
              <w:t xml:space="preserve">The </w:t>
            </w:r>
            <w:proofErr w:type="spellStart"/>
            <w:r w:rsidRPr="00140E21">
              <w:rPr>
                <w:rFonts w:eastAsia="Malgun Gothic"/>
              </w:rPr>
              <w:t>QoS</w:t>
            </w:r>
            <w:proofErr w:type="spellEnd"/>
            <w:r w:rsidRPr="00140E21">
              <w:rPr>
                <w:rFonts w:eastAsia="Malgun Gothic"/>
              </w:rPr>
              <w:t xml:space="preserve"> Flow level </w:t>
            </w:r>
            <w:proofErr w:type="spellStart"/>
            <w:r w:rsidRPr="00140E21">
              <w:rPr>
                <w:rFonts w:eastAsia="Malgun Gothic"/>
              </w:rPr>
              <w:t>QoS</w:t>
            </w:r>
            <w:proofErr w:type="spellEnd"/>
            <w:r w:rsidRPr="00140E21">
              <w:rPr>
                <w:rFonts w:eastAsia="Malgun Gothic"/>
              </w:rPr>
              <w:t xml:space="preserve"> parameter values (5QI and ARP) for the DNN, S-NSSAI (see clause 5.7.2.7 of TS 23.501 [2]).</w:t>
            </w:r>
          </w:p>
        </w:tc>
      </w:tr>
      <w:tr w:rsidR="003E193A" w:rsidRPr="00140E21" w14:paraId="246ACD8D" w14:textId="77777777" w:rsidTr="00042525">
        <w:trPr>
          <w:cantSplit/>
          <w:tblHeader/>
          <w:jc w:val="center"/>
        </w:trPr>
        <w:tc>
          <w:tcPr>
            <w:tcW w:w="1980" w:type="dxa"/>
            <w:tcBorders>
              <w:top w:val="nil"/>
              <w:left w:val="single" w:sz="4" w:space="0" w:color="auto"/>
              <w:bottom w:val="nil"/>
              <w:right w:val="single" w:sz="4" w:space="0" w:color="auto"/>
            </w:tcBorders>
          </w:tcPr>
          <w:p w14:paraId="5EAA1BE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FE115D" w14:textId="77777777" w:rsidR="003E193A" w:rsidRPr="00140E21" w:rsidRDefault="003E193A" w:rsidP="00042525">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3ECF474" w14:textId="77777777" w:rsidR="003E193A" w:rsidRPr="00140E21" w:rsidRDefault="003E193A" w:rsidP="00042525">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E193A" w:rsidRPr="00140E21" w14:paraId="020432D9" w14:textId="77777777" w:rsidTr="00042525">
        <w:trPr>
          <w:cantSplit/>
          <w:tblHeader/>
          <w:jc w:val="center"/>
        </w:trPr>
        <w:tc>
          <w:tcPr>
            <w:tcW w:w="1980" w:type="dxa"/>
            <w:tcBorders>
              <w:top w:val="nil"/>
              <w:left w:val="single" w:sz="4" w:space="0" w:color="auto"/>
              <w:bottom w:val="nil"/>
              <w:right w:val="single" w:sz="4" w:space="0" w:color="auto"/>
            </w:tcBorders>
          </w:tcPr>
          <w:p w14:paraId="305C51A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5F6D8" w14:textId="77777777" w:rsidR="003E193A" w:rsidRPr="00140E21" w:rsidRDefault="003E193A" w:rsidP="00042525">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FCBA19F" w14:textId="77777777" w:rsidR="003E193A" w:rsidRPr="00140E21" w:rsidRDefault="003E193A" w:rsidP="00042525">
            <w:pPr>
              <w:pStyle w:val="TAL"/>
              <w:keepNext w:val="0"/>
              <w:rPr>
                <w:rFonts w:eastAsia="Malgun Gothic"/>
              </w:rPr>
            </w:pPr>
            <w:r w:rsidRPr="00140E21">
              <w:rPr>
                <w:rFonts w:eastAsia="Malgun Gothic"/>
              </w:rPr>
              <w:t xml:space="preserve">The maximum aggregated uplink and downlink MBRs to be shared across all Non-GBR </w:t>
            </w:r>
            <w:proofErr w:type="spellStart"/>
            <w:r w:rsidRPr="00140E21">
              <w:rPr>
                <w:rFonts w:eastAsia="Malgun Gothic"/>
              </w:rPr>
              <w:t>QoS</w:t>
            </w:r>
            <w:proofErr w:type="spellEnd"/>
            <w:r w:rsidRPr="00140E21">
              <w:rPr>
                <w:rFonts w:eastAsia="Malgun Gothic"/>
              </w:rPr>
              <w:t xml:space="preserve"> Flows in each PDU Session, which </w:t>
            </w:r>
            <w:proofErr w:type="gramStart"/>
            <w:r w:rsidRPr="00140E21">
              <w:rPr>
                <w:rFonts w:eastAsia="Malgun Gothic"/>
              </w:rPr>
              <w:t>are established</w:t>
            </w:r>
            <w:proofErr w:type="gramEnd"/>
            <w:r w:rsidRPr="00140E21">
              <w:rPr>
                <w:rFonts w:eastAsia="Malgun Gothic"/>
              </w:rPr>
              <w:t xml:space="preserve"> for the DNN, S-NSSAI.</w:t>
            </w:r>
          </w:p>
        </w:tc>
      </w:tr>
      <w:tr w:rsidR="003E193A" w:rsidRPr="00140E21" w14:paraId="5FAE0F4F" w14:textId="77777777" w:rsidTr="00042525">
        <w:trPr>
          <w:cantSplit/>
          <w:tblHeader/>
          <w:jc w:val="center"/>
        </w:trPr>
        <w:tc>
          <w:tcPr>
            <w:tcW w:w="1980" w:type="dxa"/>
            <w:tcBorders>
              <w:top w:val="nil"/>
              <w:left w:val="single" w:sz="4" w:space="0" w:color="auto"/>
              <w:bottom w:val="nil"/>
              <w:right w:val="single" w:sz="4" w:space="0" w:color="auto"/>
            </w:tcBorders>
          </w:tcPr>
          <w:p w14:paraId="761F5963"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B531C4" w14:textId="77777777" w:rsidR="003E193A" w:rsidRPr="00140E21" w:rsidRDefault="003E193A" w:rsidP="00042525">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42EDEA" w14:textId="77777777" w:rsidR="003E193A" w:rsidRPr="00140E21" w:rsidRDefault="003E193A" w:rsidP="00042525">
            <w:pPr>
              <w:pStyle w:val="TAL"/>
              <w:keepNext w:val="0"/>
              <w:rPr>
                <w:rFonts w:eastAsia="Malgun Gothic"/>
              </w:rPr>
            </w:pPr>
            <w:r w:rsidRPr="00140E21">
              <w:rPr>
                <w:rFonts w:eastAsia="Malgun Gothic"/>
              </w:rPr>
              <w:t>Indicate the static IP address/prefix for the DNN, S-NSSAI.</w:t>
            </w:r>
          </w:p>
        </w:tc>
      </w:tr>
      <w:tr w:rsidR="003E193A" w:rsidRPr="00140E21" w14:paraId="76B27963" w14:textId="77777777" w:rsidTr="00042525">
        <w:trPr>
          <w:cantSplit/>
          <w:tblHeader/>
          <w:jc w:val="center"/>
        </w:trPr>
        <w:tc>
          <w:tcPr>
            <w:tcW w:w="1980" w:type="dxa"/>
            <w:tcBorders>
              <w:top w:val="nil"/>
              <w:left w:val="single" w:sz="4" w:space="0" w:color="auto"/>
              <w:bottom w:val="nil"/>
              <w:right w:val="single" w:sz="4" w:space="0" w:color="auto"/>
            </w:tcBorders>
          </w:tcPr>
          <w:p w14:paraId="338E39B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91085" w14:textId="77777777" w:rsidR="003E193A" w:rsidRPr="00140E21" w:rsidRDefault="003E193A" w:rsidP="00042525">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80BC5DC" w14:textId="77777777" w:rsidR="003E193A" w:rsidRPr="00140E21" w:rsidRDefault="003E193A" w:rsidP="00042525">
            <w:pPr>
              <w:pStyle w:val="TAL"/>
              <w:keepNext w:val="0"/>
              <w:rPr>
                <w:rFonts w:eastAsia="Malgun Gothic"/>
              </w:rPr>
            </w:pPr>
            <w:r w:rsidRPr="00140E21">
              <w:rPr>
                <w:rFonts w:eastAsia="Malgun Gothic"/>
              </w:rPr>
              <w:t>Indicates the security policy for integrity protection and encryption for the user plane.</w:t>
            </w:r>
          </w:p>
        </w:tc>
      </w:tr>
      <w:tr w:rsidR="003E193A" w:rsidRPr="00140E21" w14:paraId="12E4306E" w14:textId="77777777" w:rsidTr="00042525">
        <w:trPr>
          <w:cantSplit/>
          <w:tblHeader/>
          <w:jc w:val="center"/>
        </w:trPr>
        <w:tc>
          <w:tcPr>
            <w:tcW w:w="1980" w:type="dxa"/>
            <w:tcBorders>
              <w:top w:val="nil"/>
              <w:left w:val="single" w:sz="4" w:space="0" w:color="auto"/>
              <w:bottom w:val="nil"/>
              <w:right w:val="single" w:sz="4" w:space="0" w:color="auto"/>
            </w:tcBorders>
          </w:tcPr>
          <w:p w14:paraId="37E7BD8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ED9E8" w14:textId="77777777" w:rsidR="003E193A" w:rsidRPr="00140E21" w:rsidRDefault="003E193A" w:rsidP="00042525">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1DA6867" w14:textId="77777777" w:rsidR="003E193A" w:rsidRPr="00140E21" w:rsidRDefault="003E193A" w:rsidP="00042525">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xml:space="preserve">.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3E193A" w:rsidRPr="00140E21" w14:paraId="0E15ED16" w14:textId="77777777" w:rsidTr="00042525">
        <w:trPr>
          <w:cantSplit/>
          <w:tblHeader/>
          <w:jc w:val="center"/>
        </w:trPr>
        <w:tc>
          <w:tcPr>
            <w:tcW w:w="1980" w:type="dxa"/>
            <w:tcBorders>
              <w:top w:val="nil"/>
              <w:left w:val="single" w:sz="4" w:space="0" w:color="auto"/>
              <w:bottom w:val="nil"/>
              <w:right w:val="single" w:sz="4" w:space="0" w:color="auto"/>
            </w:tcBorders>
          </w:tcPr>
          <w:p w14:paraId="5722ACD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684DE635" w14:textId="77777777" w:rsidR="003E193A" w:rsidRPr="00140E21" w:rsidRDefault="003E193A" w:rsidP="00042525">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85763E" w14:textId="77777777" w:rsidR="003E193A" w:rsidRPr="00140E21" w:rsidRDefault="003E193A" w:rsidP="00042525">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E193A" w:rsidRPr="00140E21" w14:paraId="52F39AB3" w14:textId="77777777" w:rsidTr="00042525">
        <w:trPr>
          <w:cantSplit/>
          <w:tblHeader/>
          <w:jc w:val="center"/>
        </w:trPr>
        <w:tc>
          <w:tcPr>
            <w:tcW w:w="1980" w:type="dxa"/>
            <w:tcBorders>
              <w:top w:val="nil"/>
              <w:left w:val="single" w:sz="4" w:space="0" w:color="auto"/>
              <w:bottom w:val="nil"/>
              <w:right w:val="single" w:sz="4" w:space="0" w:color="auto"/>
            </w:tcBorders>
          </w:tcPr>
          <w:p w14:paraId="7A35202F"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097F1" w14:textId="77777777" w:rsidR="003E193A" w:rsidRPr="00140E21" w:rsidRDefault="003E193A" w:rsidP="00042525">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471F5E7" w14:textId="77777777" w:rsidR="003E193A" w:rsidRPr="00140E21" w:rsidRDefault="003E193A" w:rsidP="00042525">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E193A" w:rsidRPr="00140E21" w14:paraId="328D0D3D" w14:textId="77777777" w:rsidTr="00042525">
        <w:trPr>
          <w:cantSplit/>
          <w:tblHeader/>
          <w:jc w:val="center"/>
        </w:trPr>
        <w:tc>
          <w:tcPr>
            <w:tcW w:w="1980" w:type="dxa"/>
            <w:tcBorders>
              <w:top w:val="nil"/>
              <w:left w:val="single" w:sz="4" w:space="0" w:color="auto"/>
              <w:bottom w:val="nil"/>
              <w:right w:val="single" w:sz="4" w:space="0" w:color="auto"/>
            </w:tcBorders>
          </w:tcPr>
          <w:p w14:paraId="6682A190"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7CF7AA" w14:textId="77777777" w:rsidR="003E193A" w:rsidRPr="00140E21" w:rsidRDefault="003E193A" w:rsidP="00042525">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136133F" w14:textId="77777777" w:rsidR="003E193A" w:rsidRPr="00140E21" w:rsidRDefault="003E193A" w:rsidP="00042525">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3E193A" w:rsidRPr="00140E21" w14:paraId="1CE208DA" w14:textId="77777777" w:rsidTr="00042525">
        <w:trPr>
          <w:cantSplit/>
          <w:tblHeader/>
          <w:jc w:val="center"/>
        </w:trPr>
        <w:tc>
          <w:tcPr>
            <w:tcW w:w="1980" w:type="dxa"/>
            <w:tcBorders>
              <w:top w:val="nil"/>
              <w:left w:val="single" w:sz="4" w:space="0" w:color="auto"/>
              <w:bottom w:val="nil"/>
              <w:right w:val="single" w:sz="4" w:space="0" w:color="auto"/>
            </w:tcBorders>
          </w:tcPr>
          <w:p w14:paraId="68419D3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397929" w14:textId="77777777" w:rsidR="003E193A" w:rsidRPr="00140E21" w:rsidRDefault="003E193A" w:rsidP="00042525">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0FE9F17D" w14:textId="77777777" w:rsidR="003E193A" w:rsidRPr="00140E21" w:rsidRDefault="003E193A" w:rsidP="00042525">
            <w:pPr>
              <w:pStyle w:val="TAL"/>
              <w:keepNext w:val="0"/>
              <w:rPr>
                <w:rFonts w:eastAsia="Malgun Gothic"/>
              </w:rPr>
            </w:pPr>
            <w:r>
              <w:rPr>
                <w:rFonts w:eastAsia="Malgun Gothic"/>
              </w:rPr>
              <w:t>Parameters characterise the foreseen behaviour of a UE for a specific application as specified in clause 4.15.6.3f.</w:t>
            </w:r>
          </w:p>
        </w:tc>
      </w:tr>
      <w:tr w:rsidR="003E193A" w:rsidRPr="00140E21" w14:paraId="51BCD2DC" w14:textId="77777777" w:rsidTr="00042525">
        <w:trPr>
          <w:cantSplit/>
          <w:tblHeader/>
          <w:jc w:val="center"/>
        </w:trPr>
        <w:tc>
          <w:tcPr>
            <w:tcW w:w="1980" w:type="dxa"/>
            <w:tcBorders>
              <w:top w:val="nil"/>
              <w:left w:val="single" w:sz="4" w:space="0" w:color="auto"/>
              <w:bottom w:val="nil"/>
              <w:right w:val="single" w:sz="4" w:space="0" w:color="auto"/>
            </w:tcBorders>
          </w:tcPr>
          <w:p w14:paraId="267A4EC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2C7831" w14:textId="77777777" w:rsidR="003E193A" w:rsidRPr="00140E21" w:rsidRDefault="003E193A" w:rsidP="00042525">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0BB21C" w14:textId="77777777" w:rsidR="003E193A" w:rsidRPr="00140E21" w:rsidRDefault="003E193A" w:rsidP="00042525">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E193A" w:rsidRPr="00140E21" w14:paraId="4A640136" w14:textId="77777777" w:rsidTr="00042525">
        <w:trPr>
          <w:cantSplit/>
          <w:tblHeader/>
          <w:jc w:val="center"/>
        </w:trPr>
        <w:tc>
          <w:tcPr>
            <w:tcW w:w="1980" w:type="dxa"/>
            <w:tcBorders>
              <w:top w:val="nil"/>
              <w:left w:val="single" w:sz="4" w:space="0" w:color="auto"/>
              <w:bottom w:val="nil"/>
              <w:right w:val="single" w:sz="4" w:space="0" w:color="auto"/>
            </w:tcBorders>
          </w:tcPr>
          <w:p w14:paraId="53F210F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1EC23" w14:textId="77777777" w:rsidR="003E193A" w:rsidRPr="00140E21" w:rsidRDefault="003E193A" w:rsidP="00042525">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B4CBFB8" w14:textId="77777777" w:rsidR="003E193A" w:rsidRPr="00140E21" w:rsidRDefault="003E193A" w:rsidP="00042525">
            <w:pPr>
              <w:pStyle w:val="TAL"/>
              <w:keepNext w:val="0"/>
              <w:rPr>
                <w:rFonts w:eastAsia="Malgun Gothic"/>
              </w:rPr>
            </w:pPr>
            <w:r>
              <w:rPr>
                <w:rFonts w:eastAsia="Malgun Gothic"/>
              </w:rPr>
              <w:t xml:space="preserve">Indicates whether MA PDU session establishment </w:t>
            </w:r>
            <w:proofErr w:type="gramStart"/>
            <w:r>
              <w:rPr>
                <w:rFonts w:eastAsia="Malgun Gothic"/>
              </w:rPr>
              <w:t>is allowed</w:t>
            </w:r>
            <w:proofErr w:type="gramEnd"/>
            <w:r>
              <w:rPr>
                <w:rFonts w:eastAsia="Malgun Gothic"/>
              </w:rPr>
              <w:t>.</w:t>
            </w:r>
          </w:p>
        </w:tc>
      </w:tr>
      <w:tr w:rsidR="003E193A" w:rsidRPr="00140E21" w14:paraId="57121C37" w14:textId="77777777" w:rsidTr="00042525">
        <w:trPr>
          <w:cantSplit/>
          <w:tblHeader/>
          <w:jc w:val="center"/>
        </w:trPr>
        <w:tc>
          <w:tcPr>
            <w:tcW w:w="1980" w:type="dxa"/>
            <w:tcBorders>
              <w:top w:val="nil"/>
              <w:left w:val="single" w:sz="4" w:space="0" w:color="auto"/>
              <w:bottom w:val="nil"/>
              <w:right w:val="single" w:sz="4" w:space="0" w:color="auto"/>
            </w:tcBorders>
          </w:tcPr>
          <w:p w14:paraId="798F48C2"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73A02" w14:textId="77777777" w:rsidR="003E193A" w:rsidRDefault="003E193A" w:rsidP="00042525">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9A91833" w14:textId="77777777" w:rsidR="003E193A" w:rsidRDefault="003E193A" w:rsidP="00042525">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E193A" w:rsidRPr="00140E21" w14:paraId="4B8CE7A9" w14:textId="77777777" w:rsidTr="00042525">
        <w:trPr>
          <w:cantSplit/>
          <w:tblHeader/>
          <w:jc w:val="center"/>
        </w:trPr>
        <w:tc>
          <w:tcPr>
            <w:tcW w:w="1980" w:type="dxa"/>
            <w:tcBorders>
              <w:top w:val="nil"/>
              <w:left w:val="single" w:sz="4" w:space="0" w:color="auto"/>
              <w:bottom w:val="nil"/>
              <w:right w:val="single" w:sz="4" w:space="0" w:color="auto"/>
            </w:tcBorders>
          </w:tcPr>
          <w:p w14:paraId="6CD152F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846D7" w14:textId="77777777" w:rsidR="003E193A" w:rsidRPr="00140E21" w:rsidRDefault="003E193A" w:rsidP="00042525">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C7264AB" w14:textId="77777777" w:rsidR="003E193A" w:rsidRPr="00140E21" w:rsidRDefault="003E193A" w:rsidP="00042525">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3E193A" w:rsidRPr="00140E21" w14:paraId="27055E3F" w14:textId="77777777" w:rsidTr="00042525">
        <w:trPr>
          <w:cantSplit/>
          <w:tblHeader/>
          <w:jc w:val="center"/>
        </w:trPr>
        <w:tc>
          <w:tcPr>
            <w:tcW w:w="1980" w:type="dxa"/>
            <w:tcBorders>
              <w:top w:val="nil"/>
              <w:left w:val="single" w:sz="4" w:space="0" w:color="auto"/>
              <w:bottom w:val="nil"/>
              <w:right w:val="single" w:sz="4" w:space="0" w:color="auto"/>
            </w:tcBorders>
          </w:tcPr>
          <w:p w14:paraId="77A01BD4"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88143" w14:textId="77777777" w:rsidR="003E193A" w:rsidRDefault="003E193A" w:rsidP="00042525">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263BAE2" w14:textId="77777777" w:rsidR="003E193A" w:rsidRDefault="003E193A" w:rsidP="00042525">
            <w:pPr>
              <w:pStyle w:val="TAL"/>
              <w:keepNext w:val="0"/>
              <w:rPr>
                <w:rFonts w:eastAsia="Malgun Gothic"/>
              </w:rPr>
            </w:pPr>
            <w:r>
              <w:rPr>
                <w:rFonts w:eastAsia="Malgun Gothic"/>
              </w:rPr>
              <w:t xml:space="preserve">If at least one of secondary DN-AAA authentication, DN-AAA authorization or DN-AAA UE IP address allocation </w:t>
            </w:r>
            <w:proofErr w:type="gramStart"/>
            <w:r>
              <w:rPr>
                <w:rFonts w:eastAsia="Malgun Gothic"/>
              </w:rPr>
              <w:t>is required</w:t>
            </w:r>
            <w:proofErr w:type="gramEnd"/>
            <w:r>
              <w:rPr>
                <w:rFonts w:eastAsia="Malgun Gothic"/>
              </w:rPr>
              <w:t xml:space="preserve"> by subscription data, the subscription data may also contain DN-AAA Server addressing information.</w:t>
            </w:r>
          </w:p>
        </w:tc>
      </w:tr>
      <w:tr w:rsidR="003E193A" w:rsidRPr="00140E21" w14:paraId="6F49A086" w14:textId="77777777" w:rsidTr="00042525">
        <w:trPr>
          <w:cantSplit/>
          <w:tblHeader/>
          <w:jc w:val="center"/>
        </w:trPr>
        <w:tc>
          <w:tcPr>
            <w:tcW w:w="1980" w:type="dxa"/>
            <w:tcBorders>
              <w:top w:val="nil"/>
              <w:left w:val="single" w:sz="4" w:space="0" w:color="auto"/>
              <w:bottom w:val="nil"/>
              <w:right w:val="single" w:sz="4" w:space="0" w:color="auto"/>
            </w:tcBorders>
          </w:tcPr>
          <w:p w14:paraId="13FD712E"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BA076" w14:textId="77777777" w:rsidR="003E193A" w:rsidRDefault="003E193A" w:rsidP="00042525">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677DC41" w14:textId="77777777" w:rsidR="003E193A" w:rsidRDefault="003E193A" w:rsidP="00042525">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E193A" w:rsidRPr="00140E21" w14:paraId="1518519D" w14:textId="77777777" w:rsidTr="00042525">
        <w:trPr>
          <w:cantSplit/>
          <w:tblHeader/>
          <w:jc w:val="center"/>
        </w:trPr>
        <w:tc>
          <w:tcPr>
            <w:tcW w:w="1980" w:type="dxa"/>
            <w:tcBorders>
              <w:top w:val="nil"/>
              <w:left w:val="single" w:sz="4" w:space="0" w:color="auto"/>
              <w:bottom w:val="nil"/>
              <w:right w:val="single" w:sz="4" w:space="0" w:color="auto"/>
            </w:tcBorders>
          </w:tcPr>
          <w:p w14:paraId="76A018B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0C479" w14:textId="77777777" w:rsidR="003E193A" w:rsidRDefault="003E193A" w:rsidP="00042525">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7DE4561" w14:textId="77777777" w:rsidR="003E193A" w:rsidRDefault="003E193A" w:rsidP="00042525">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E193A" w:rsidRPr="00140E21" w14:paraId="337C214A" w14:textId="77777777" w:rsidTr="00042525">
        <w:trPr>
          <w:cantSplit/>
          <w:tblHeader/>
          <w:jc w:val="center"/>
        </w:trPr>
        <w:tc>
          <w:tcPr>
            <w:tcW w:w="1980" w:type="dxa"/>
            <w:tcBorders>
              <w:top w:val="nil"/>
              <w:left w:val="single" w:sz="4" w:space="0" w:color="auto"/>
              <w:bottom w:val="nil"/>
              <w:right w:val="single" w:sz="4" w:space="0" w:color="auto"/>
            </w:tcBorders>
          </w:tcPr>
          <w:p w14:paraId="60FFB06D"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02EDF" w14:textId="77777777" w:rsidR="003E193A" w:rsidRDefault="003E193A" w:rsidP="00042525">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9B302B9" w14:textId="77777777" w:rsidR="003E193A" w:rsidRDefault="003E193A" w:rsidP="00042525">
            <w:pPr>
              <w:pStyle w:val="TAL"/>
              <w:keepNext w:val="0"/>
              <w:rPr>
                <w:rFonts w:eastAsia="Malgun Gothic"/>
              </w:rPr>
            </w:pPr>
            <w:r>
              <w:rPr>
                <w:rFonts w:eastAsia="Malgun Gothic"/>
              </w:rPr>
              <w:t xml:space="preserve">Indicates whether the UE </w:t>
            </w:r>
            <w:proofErr w:type="gramStart"/>
            <w:r>
              <w:rPr>
                <w:rFonts w:eastAsia="Malgun Gothic"/>
              </w:rPr>
              <w:t>is authorized</w:t>
            </w:r>
            <w:proofErr w:type="gramEnd"/>
            <w:r>
              <w:rPr>
                <w:rFonts w:eastAsia="Malgun Gothic"/>
              </w:rPr>
              <w:t xml:space="preserve"> to use 5GC assisted EAS discovery via EASDF (as defined in TS 23.548 [74]).</w:t>
            </w:r>
          </w:p>
        </w:tc>
      </w:tr>
      <w:tr w:rsidR="003E193A" w:rsidRPr="00140E21" w14:paraId="5463BA00" w14:textId="77777777" w:rsidTr="00042525">
        <w:trPr>
          <w:cantSplit/>
          <w:tblHeader/>
          <w:jc w:val="center"/>
        </w:trPr>
        <w:tc>
          <w:tcPr>
            <w:tcW w:w="1980" w:type="dxa"/>
            <w:tcBorders>
              <w:top w:val="nil"/>
              <w:left w:val="single" w:sz="4" w:space="0" w:color="auto"/>
              <w:bottom w:val="nil"/>
              <w:right w:val="single" w:sz="4" w:space="0" w:color="auto"/>
            </w:tcBorders>
          </w:tcPr>
          <w:p w14:paraId="3C15E28F"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15726" w14:textId="77777777" w:rsidR="003E193A" w:rsidRPr="00140E21" w:rsidRDefault="003E193A" w:rsidP="00042525">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E99266A" w14:textId="77777777" w:rsidR="003E193A" w:rsidRPr="00140E21" w:rsidRDefault="003E193A" w:rsidP="00042525">
            <w:pPr>
              <w:pStyle w:val="TAL"/>
              <w:keepNext w:val="0"/>
              <w:rPr>
                <w:rFonts w:eastAsia="Malgun Gothic"/>
              </w:rPr>
            </w:pPr>
            <w:r>
              <w:rPr>
                <w:rFonts w:eastAsia="Malgun Gothic"/>
              </w:rPr>
              <w:t xml:space="preserve">Indicates whether the VPLMN </w:t>
            </w:r>
            <w:proofErr w:type="gramStart"/>
            <w:r>
              <w:rPr>
                <w:rFonts w:eastAsia="Malgun Gothic"/>
              </w:rPr>
              <w:t>is authorized</w:t>
            </w:r>
            <w:proofErr w:type="gramEnd"/>
            <w:r>
              <w:rPr>
                <w:rFonts w:eastAsia="Malgun Gothic"/>
              </w:rPr>
              <w:t xml:space="preserve"> for Home Routed Session Breakout (HR-SBO) (see NOTE 17 and NOTE 18).</w:t>
            </w:r>
          </w:p>
        </w:tc>
      </w:tr>
      <w:tr w:rsidR="003E193A" w:rsidRPr="00140E21" w14:paraId="5CC56F3E" w14:textId="77777777" w:rsidTr="00042525">
        <w:trPr>
          <w:cantSplit/>
          <w:tblHeader/>
          <w:jc w:val="center"/>
        </w:trPr>
        <w:tc>
          <w:tcPr>
            <w:tcW w:w="1980" w:type="dxa"/>
            <w:tcBorders>
              <w:top w:val="nil"/>
              <w:left w:val="single" w:sz="4" w:space="0" w:color="auto"/>
              <w:bottom w:val="nil"/>
              <w:right w:val="single" w:sz="4" w:space="0" w:color="auto"/>
            </w:tcBorders>
          </w:tcPr>
          <w:p w14:paraId="10E377D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78D417" w14:textId="77777777" w:rsidR="003E193A" w:rsidRPr="00140E21" w:rsidRDefault="003E193A" w:rsidP="00042525">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136D2231" w14:textId="77777777" w:rsidR="003E193A" w:rsidRPr="00140E21" w:rsidRDefault="003E193A" w:rsidP="00042525">
            <w:pPr>
              <w:pStyle w:val="TAL"/>
              <w:keepNext w:val="0"/>
              <w:rPr>
                <w:rFonts w:eastAsia="Malgun Gothic"/>
              </w:rPr>
            </w:pPr>
            <w:r>
              <w:rPr>
                <w:rFonts w:eastAsia="Malgun Gothic"/>
              </w:rPr>
              <w:t>Indicates the required UPF functionalities for the PDU Session (NOTE 23).</w:t>
            </w:r>
          </w:p>
        </w:tc>
      </w:tr>
      <w:tr w:rsidR="003E193A" w:rsidRPr="00140E21" w14:paraId="2090BED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1D4980C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DBC44" w14:textId="77777777" w:rsidR="003E193A" w:rsidRPr="00140E21" w:rsidRDefault="003E193A" w:rsidP="00042525">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008C471C" w14:textId="77777777" w:rsidR="003E193A" w:rsidRPr="00140E21" w:rsidRDefault="003E193A" w:rsidP="00042525">
            <w:pPr>
              <w:pStyle w:val="TAL"/>
              <w:keepNext w:val="0"/>
              <w:rPr>
                <w:rFonts w:eastAsia="Malgun Gothic"/>
              </w:rPr>
            </w:pPr>
            <w:r>
              <w:rPr>
                <w:rFonts w:eastAsia="Malgun Gothic"/>
              </w:rPr>
              <w:t>Indicates the preferred UPF functionalities for the PDU Session and for each preferred UPF functionality its priority (NOTE 23).</w:t>
            </w:r>
          </w:p>
        </w:tc>
      </w:tr>
      <w:tr w:rsidR="003E193A" w:rsidRPr="00140E21" w14:paraId="69403F1D"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6BF4E988" w14:textId="77777777" w:rsidR="003E193A" w:rsidRPr="00140E21" w:rsidRDefault="003E193A" w:rsidP="00042525">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DB0060C" w14:textId="77777777" w:rsidR="003E193A" w:rsidRPr="00140E21" w:rsidRDefault="003E193A" w:rsidP="00042525">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4E4D15A" w14:textId="77777777" w:rsidR="003E193A" w:rsidRPr="00140E21" w:rsidRDefault="003E193A" w:rsidP="00042525">
            <w:pPr>
              <w:pStyle w:val="TAL"/>
              <w:keepNext w:val="0"/>
              <w:rPr>
                <w:rFonts w:eastAsia="Malgun Gothic"/>
              </w:rPr>
            </w:pPr>
            <w:r w:rsidRPr="00140E21">
              <w:rPr>
                <w:rFonts w:eastAsia="Malgun Gothic"/>
              </w:rPr>
              <w:t>Corresponding SUPI for input GPSI.</w:t>
            </w:r>
          </w:p>
        </w:tc>
      </w:tr>
      <w:tr w:rsidR="003E193A" w:rsidRPr="00140E21" w14:paraId="6F85EDC6" w14:textId="77777777" w:rsidTr="00042525">
        <w:trPr>
          <w:cantSplit/>
          <w:tblHeader/>
          <w:jc w:val="center"/>
        </w:trPr>
        <w:tc>
          <w:tcPr>
            <w:tcW w:w="1980" w:type="dxa"/>
            <w:tcBorders>
              <w:top w:val="nil"/>
              <w:left w:val="single" w:sz="4" w:space="0" w:color="auto"/>
              <w:bottom w:val="nil"/>
              <w:right w:val="single" w:sz="4" w:space="0" w:color="auto"/>
            </w:tcBorders>
          </w:tcPr>
          <w:p w14:paraId="60C21812"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250E5" w14:textId="77777777" w:rsidR="003E193A" w:rsidRPr="00140E21" w:rsidRDefault="003E193A" w:rsidP="00042525">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86194F" w14:textId="77777777" w:rsidR="003E193A" w:rsidRPr="00140E21" w:rsidRDefault="003E193A" w:rsidP="00042525">
            <w:pPr>
              <w:pStyle w:val="TAL"/>
              <w:keepNext w:val="0"/>
              <w:rPr>
                <w:rFonts w:eastAsia="Malgun Gothic"/>
              </w:rPr>
            </w:pPr>
            <w:r w:rsidRPr="00140E21">
              <w:rPr>
                <w:rFonts w:eastAsia="Malgun Gothic"/>
              </w:rPr>
              <w:t xml:space="preserve">Corresponding GPSI (MSISDN) for input GPSI (External Identifier). This </w:t>
            </w:r>
            <w:proofErr w:type="gramStart"/>
            <w:r w:rsidRPr="00140E21">
              <w:rPr>
                <w:rFonts w:eastAsia="Malgun Gothic"/>
              </w:rPr>
              <w:t>is optionally provided</w:t>
            </w:r>
            <w:proofErr w:type="gramEnd"/>
            <w:r w:rsidRPr="00140E21">
              <w:rPr>
                <w:rFonts w:eastAsia="Malgun Gothic"/>
              </w:rPr>
              <w:t xml:space="preserve"> for legacy SMS infrastructure not supporting MSISDN-less SMS. The presence of an MSISDN </w:t>
            </w:r>
            <w:proofErr w:type="gramStart"/>
            <w:r w:rsidRPr="00140E21">
              <w:rPr>
                <w:rFonts w:eastAsia="Malgun Gothic"/>
              </w:rPr>
              <w:t>should be interpreted</w:t>
            </w:r>
            <w:proofErr w:type="gramEnd"/>
            <w:r w:rsidRPr="00140E21">
              <w:rPr>
                <w:rFonts w:eastAsia="Malgun Gothic"/>
              </w:rPr>
              <w:t xml:space="preserve"> as an indication to the NEF that MSISDN shall be used to identify the UE when sending the SMS to the SMS-SC via T4.</w:t>
            </w:r>
          </w:p>
        </w:tc>
      </w:tr>
      <w:tr w:rsidR="003E193A" w:rsidRPr="00140E21" w14:paraId="3AF22946"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7FFFAB5A"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DA797" w14:textId="77777777" w:rsidR="003E193A" w:rsidRPr="00140E21" w:rsidRDefault="003E193A" w:rsidP="00042525">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9F30421" w14:textId="77777777" w:rsidR="003E193A" w:rsidRPr="00140E21" w:rsidRDefault="003E193A" w:rsidP="00042525">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E193A" w:rsidRPr="00140E21" w14:paraId="312B7CB6"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26409D" w14:textId="77777777" w:rsidR="003E193A" w:rsidRPr="00140E21" w:rsidRDefault="003E193A" w:rsidP="00042525">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189AD3E" w14:textId="77777777" w:rsidR="003E193A" w:rsidRPr="00140E21" w:rsidRDefault="003E193A" w:rsidP="00042525">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9C7CDB5" w14:textId="77777777" w:rsidR="003E193A" w:rsidRPr="00140E21" w:rsidRDefault="003E193A" w:rsidP="00042525">
            <w:pPr>
              <w:pStyle w:val="TAL"/>
              <w:keepNext w:val="0"/>
              <w:rPr>
                <w:rFonts w:eastAsia="Malgun Gothic"/>
              </w:rPr>
            </w:pPr>
            <w:r w:rsidRPr="00140E21">
              <w:rPr>
                <w:rFonts w:eastAsia="Malgun Gothic"/>
              </w:rPr>
              <w:t xml:space="preserve">For each DNN, indicates the </w:t>
            </w:r>
            <w:r>
              <w:rPr>
                <w:rFonts w:eastAsia="Malgun Gothic"/>
              </w:rPr>
              <w:t>SMF+PGW-</w:t>
            </w:r>
            <w:proofErr w:type="gramStart"/>
            <w:r>
              <w:rPr>
                <w:rFonts w:eastAsia="Malgun Gothic"/>
              </w:rPr>
              <w:t>C</w:t>
            </w:r>
            <w:r w:rsidRPr="00140E21">
              <w:rPr>
                <w:rFonts w:eastAsia="Malgun Gothic"/>
              </w:rPr>
              <w:t xml:space="preserve"> which</w:t>
            </w:r>
            <w:proofErr w:type="gramEnd"/>
            <w:r w:rsidRPr="00140E21">
              <w:rPr>
                <w:rFonts w:eastAsia="Malgun Gothic"/>
              </w:rPr>
              <w:t xml:space="preserve"> support interworking with EPC.</w:t>
            </w:r>
          </w:p>
        </w:tc>
      </w:tr>
      <w:tr w:rsidR="003E193A" w:rsidRPr="00140E21" w14:paraId="73F9F417"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C5C116E" w14:textId="77777777" w:rsidR="003E193A" w:rsidRPr="00140E21" w:rsidRDefault="003E193A" w:rsidP="00042525">
            <w:pPr>
              <w:pStyle w:val="TAL"/>
              <w:keepNext w:val="0"/>
              <w:rPr>
                <w:rFonts w:eastAsia="SimSun"/>
                <w:lang w:eastAsia="zh-CN"/>
              </w:rPr>
            </w:pPr>
            <w:r w:rsidRPr="00140E21">
              <w:rPr>
                <w:rFonts w:eastAsia="SimSun"/>
                <w:lang w:eastAsia="zh-CN"/>
              </w:rPr>
              <w:t>LCS privacy</w:t>
            </w:r>
          </w:p>
          <w:p w14:paraId="23159576" w14:textId="77777777" w:rsidR="003E193A" w:rsidRPr="00140E21" w:rsidRDefault="003E193A" w:rsidP="00042525">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E1383F2" w14:textId="77777777" w:rsidR="003E193A" w:rsidRPr="00140E21" w:rsidRDefault="003E193A" w:rsidP="00042525">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DB9979C" w14:textId="77777777" w:rsidR="003E193A" w:rsidRPr="00140E21" w:rsidRDefault="003E193A" w:rsidP="00042525">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3E193A" w:rsidRPr="00140E21" w14:paraId="1BD05D14"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7160DF1" w14:textId="77777777" w:rsidR="003E193A" w:rsidRPr="00140E21" w:rsidRDefault="003E193A" w:rsidP="00042525">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0421AC7F" w14:textId="77777777" w:rsidR="003E193A" w:rsidRPr="00140E21" w:rsidRDefault="003E193A" w:rsidP="00042525">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1AE344BA" w14:textId="77777777" w:rsidR="003E193A" w:rsidRPr="00140E21" w:rsidRDefault="003E193A" w:rsidP="00042525">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3E193A" w:rsidRPr="00140E21" w14:paraId="0CF3619D"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8F8303" w14:textId="77777777" w:rsidR="003E193A" w:rsidRPr="00140E21" w:rsidRDefault="003E193A" w:rsidP="00042525">
            <w:pPr>
              <w:pStyle w:val="TAL"/>
              <w:keepNext w:val="0"/>
              <w:rPr>
                <w:rFonts w:eastAsia="SimSun"/>
                <w:lang w:eastAsia="zh-CN"/>
              </w:rPr>
            </w:pPr>
            <w:r w:rsidRPr="00140E21">
              <w:rPr>
                <w:rFonts w:eastAsia="SimSun"/>
                <w:lang w:eastAsia="zh-CN"/>
              </w:rPr>
              <w:t>LCS mobile origination</w:t>
            </w:r>
          </w:p>
          <w:p w14:paraId="53A1CD26" w14:textId="77777777" w:rsidR="003E193A" w:rsidRPr="00140E21" w:rsidRDefault="003E193A" w:rsidP="00042525">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1481A74" w14:textId="77777777" w:rsidR="003E193A" w:rsidRPr="00140E21" w:rsidRDefault="003E193A" w:rsidP="00042525">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62B79FB" w14:textId="77777777" w:rsidR="003E193A" w:rsidRPr="00140E21" w:rsidRDefault="003E193A" w:rsidP="00042525">
            <w:pPr>
              <w:pStyle w:val="TAL"/>
              <w:keepNext w:val="0"/>
              <w:rPr>
                <w:rFonts w:eastAsia="Malgun Gothic"/>
              </w:rPr>
            </w:pPr>
            <w:r w:rsidRPr="00140E21">
              <w:rPr>
                <w:rFonts w:eastAsia="Malgun Gothic"/>
              </w:rPr>
              <w:t xml:space="preserve">When present, indicates to the serving AMF which LCS mobile originated services </w:t>
            </w:r>
            <w:proofErr w:type="gramStart"/>
            <w:r w:rsidRPr="00140E21">
              <w:rPr>
                <w:rFonts w:eastAsia="Malgun Gothic"/>
              </w:rPr>
              <w:t>are subscribed</w:t>
            </w:r>
            <w:proofErr w:type="gramEnd"/>
            <w:r w:rsidRPr="00140E21">
              <w:rPr>
                <w:rFonts w:eastAsia="Malgun Gothic"/>
              </w:rPr>
              <w:t xml:space="preserve"> as defined in clause 7.1 </w:t>
            </w:r>
            <w:r>
              <w:rPr>
                <w:rFonts w:eastAsia="Malgun Gothic"/>
              </w:rPr>
              <w:t>of</w:t>
            </w:r>
            <w:r w:rsidRPr="00140E21">
              <w:rPr>
                <w:rFonts w:eastAsia="Malgun Gothic"/>
              </w:rPr>
              <w:t xml:space="preserve"> TS 23.273 [51].</w:t>
            </w:r>
          </w:p>
        </w:tc>
      </w:tr>
      <w:tr w:rsidR="003E193A" w:rsidRPr="00140E21" w14:paraId="168FC834"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FF4714A" w14:textId="77777777" w:rsidR="003E193A" w:rsidRPr="00140E21" w:rsidRDefault="003E193A" w:rsidP="00042525">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FAB1900" w14:textId="77777777" w:rsidR="003E193A" w:rsidRPr="00140E21" w:rsidRDefault="003E193A" w:rsidP="00042525">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1EAC4E1" w14:textId="77777777" w:rsidR="003E193A" w:rsidRPr="00140E21" w:rsidRDefault="003E193A" w:rsidP="00042525">
            <w:pPr>
              <w:pStyle w:val="TAL"/>
              <w:keepNext w:val="0"/>
              <w:rPr>
                <w:rFonts w:eastAsia="Malgun Gothic"/>
              </w:rPr>
            </w:pPr>
            <w:r>
              <w:rPr>
                <w:rFonts w:eastAsia="Malgun Gothic"/>
              </w:rPr>
              <w:t xml:space="preserve">Indicates whether the user has given consent for collecting, distributing and analysing UE related data. User consent </w:t>
            </w:r>
            <w:proofErr w:type="gramStart"/>
            <w:r>
              <w:rPr>
                <w:rFonts w:eastAsia="Malgun Gothic"/>
              </w:rPr>
              <w:t>is provided</w:t>
            </w:r>
            <w:proofErr w:type="gramEnd"/>
            <w:r>
              <w:rPr>
                <w:rFonts w:eastAsia="Malgun Gothic"/>
              </w:rPr>
              <w:t xml:space="preserve"> per purpose (e.g. analytics, model training).</w:t>
            </w:r>
          </w:p>
        </w:tc>
      </w:tr>
      <w:tr w:rsidR="003E193A" w:rsidRPr="00140E21" w14:paraId="28B09A71"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5002BEA" w14:textId="77777777" w:rsidR="003E193A" w:rsidRPr="00140E21" w:rsidRDefault="003E193A" w:rsidP="00042525">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2A16C41" w14:textId="77777777" w:rsidR="003E193A" w:rsidRPr="00140E21" w:rsidRDefault="003E193A" w:rsidP="00042525">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5C2AE96" w14:textId="77777777" w:rsidR="003E193A" w:rsidRPr="00140E21" w:rsidRDefault="003E193A" w:rsidP="00042525">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3E193A" w:rsidRPr="00140E21" w14:paraId="5E52516D"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1A21B4C0" w14:textId="77777777" w:rsidR="003E193A" w:rsidRPr="00140E21" w:rsidRDefault="003E193A" w:rsidP="00042525">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A1FD91B" w14:textId="77777777" w:rsidR="003E193A" w:rsidRPr="00140E21" w:rsidRDefault="003E193A" w:rsidP="00042525">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2D8B2DB" w14:textId="77777777" w:rsidR="003E193A" w:rsidRPr="00140E21" w:rsidRDefault="003E193A" w:rsidP="00042525">
            <w:pPr>
              <w:pStyle w:val="TAL"/>
              <w:keepNext w:val="0"/>
              <w:rPr>
                <w:rFonts w:eastAsia="Malgun Gothic"/>
              </w:rPr>
            </w:pPr>
            <w:r>
              <w:rPr>
                <w:rFonts w:eastAsia="Malgun Gothic"/>
              </w:rPr>
              <w:t xml:space="preserve">Indicates whether the UE </w:t>
            </w:r>
            <w:proofErr w:type="gramStart"/>
            <w:r>
              <w:rPr>
                <w:rFonts w:eastAsia="Malgun Gothic"/>
              </w:rPr>
              <w:t>is authorized</w:t>
            </w:r>
            <w:proofErr w:type="gramEnd"/>
            <w:r>
              <w:rPr>
                <w:rFonts w:eastAsia="Malgun Gothic"/>
              </w:rPr>
              <w:t xml:space="preserve"> to use the NR </w:t>
            </w:r>
            <w:proofErr w:type="spellStart"/>
            <w:r>
              <w:rPr>
                <w:rFonts w:eastAsia="Malgun Gothic"/>
              </w:rPr>
              <w:t>sidelink</w:t>
            </w:r>
            <w:proofErr w:type="spellEnd"/>
            <w:r>
              <w:rPr>
                <w:rFonts w:eastAsia="Malgun Gothic"/>
              </w:rPr>
              <w:t xml:space="preserve"> for V2X services as Vehicle UE, Pedestrian UE, or both.</w:t>
            </w:r>
          </w:p>
        </w:tc>
      </w:tr>
      <w:tr w:rsidR="003E193A" w:rsidRPr="00140E21" w14:paraId="525B7A6A" w14:textId="77777777" w:rsidTr="00042525">
        <w:trPr>
          <w:cantSplit/>
          <w:tblHeader/>
          <w:jc w:val="center"/>
        </w:trPr>
        <w:tc>
          <w:tcPr>
            <w:tcW w:w="1980" w:type="dxa"/>
            <w:tcBorders>
              <w:top w:val="nil"/>
              <w:left w:val="single" w:sz="4" w:space="0" w:color="auto"/>
              <w:bottom w:val="nil"/>
              <w:right w:val="single" w:sz="4" w:space="0" w:color="auto"/>
            </w:tcBorders>
          </w:tcPr>
          <w:p w14:paraId="170AA29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BFBC2" w14:textId="77777777" w:rsidR="003E193A" w:rsidRPr="00140E21" w:rsidRDefault="003E193A" w:rsidP="00042525">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CC5FBD8" w14:textId="77777777" w:rsidR="003E193A" w:rsidRPr="00140E21" w:rsidRDefault="003E193A" w:rsidP="00042525">
            <w:pPr>
              <w:pStyle w:val="TAL"/>
              <w:keepNext w:val="0"/>
              <w:rPr>
                <w:rFonts w:eastAsia="Malgun Gothic"/>
              </w:rPr>
            </w:pPr>
            <w:r>
              <w:rPr>
                <w:rFonts w:eastAsia="Malgun Gothic"/>
              </w:rPr>
              <w:t xml:space="preserve">Indicates whether the UE </w:t>
            </w:r>
            <w:proofErr w:type="gramStart"/>
            <w:r>
              <w:rPr>
                <w:rFonts w:eastAsia="Malgun Gothic"/>
              </w:rPr>
              <w:t>is authorized</w:t>
            </w:r>
            <w:proofErr w:type="gramEnd"/>
            <w:r>
              <w:rPr>
                <w:rFonts w:eastAsia="Malgun Gothic"/>
              </w:rPr>
              <w:t xml:space="preserve"> to use the LTE </w:t>
            </w:r>
            <w:proofErr w:type="spellStart"/>
            <w:r>
              <w:rPr>
                <w:rFonts w:eastAsia="Malgun Gothic"/>
              </w:rPr>
              <w:t>sidelink</w:t>
            </w:r>
            <w:proofErr w:type="spellEnd"/>
            <w:r>
              <w:rPr>
                <w:rFonts w:eastAsia="Malgun Gothic"/>
              </w:rPr>
              <w:t xml:space="preserve"> for V2X services as Vehicle UE, Pedestrian UE, or both.</w:t>
            </w:r>
          </w:p>
        </w:tc>
      </w:tr>
      <w:tr w:rsidR="003E193A" w:rsidRPr="00140E21" w14:paraId="3DB396C5" w14:textId="77777777" w:rsidTr="00042525">
        <w:trPr>
          <w:cantSplit/>
          <w:tblHeader/>
          <w:jc w:val="center"/>
        </w:trPr>
        <w:tc>
          <w:tcPr>
            <w:tcW w:w="1980" w:type="dxa"/>
            <w:tcBorders>
              <w:top w:val="nil"/>
              <w:left w:val="single" w:sz="4" w:space="0" w:color="auto"/>
              <w:bottom w:val="nil"/>
              <w:right w:val="single" w:sz="4" w:space="0" w:color="auto"/>
            </w:tcBorders>
          </w:tcPr>
          <w:p w14:paraId="1A74128C"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836C2" w14:textId="77777777" w:rsidR="003E193A" w:rsidRPr="00140E21" w:rsidRDefault="003E193A" w:rsidP="00042525">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A59AFA1" w14:textId="77777777" w:rsidR="003E193A" w:rsidRPr="00140E21" w:rsidRDefault="003E193A" w:rsidP="0004252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3E193A" w:rsidRPr="00140E21" w14:paraId="35717CC5"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2DABD0E5"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9A60D" w14:textId="77777777" w:rsidR="003E193A" w:rsidRPr="00140E21" w:rsidRDefault="003E193A" w:rsidP="00042525">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CE417CA" w14:textId="77777777" w:rsidR="003E193A" w:rsidRPr="00140E21" w:rsidRDefault="003E193A" w:rsidP="00042525">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3E193A" w:rsidRPr="00140E21" w14:paraId="0722A0C8" w14:textId="77777777" w:rsidTr="00042525">
        <w:trPr>
          <w:cantSplit/>
          <w:tblHeader/>
          <w:jc w:val="center"/>
        </w:trPr>
        <w:tc>
          <w:tcPr>
            <w:tcW w:w="1980" w:type="dxa"/>
            <w:tcBorders>
              <w:top w:val="single" w:sz="4" w:space="0" w:color="auto"/>
              <w:left w:val="single" w:sz="4" w:space="0" w:color="auto"/>
              <w:bottom w:val="nil"/>
              <w:right w:val="single" w:sz="4" w:space="0" w:color="auto"/>
            </w:tcBorders>
          </w:tcPr>
          <w:p w14:paraId="5DCC69FB" w14:textId="77777777" w:rsidR="003E193A" w:rsidRPr="00140E21" w:rsidRDefault="003E193A" w:rsidP="00042525">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60AA8EA" w14:textId="77777777" w:rsidR="003E193A" w:rsidRPr="00140E21" w:rsidRDefault="003E193A" w:rsidP="00042525">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1FECD9B" w14:textId="77777777" w:rsidR="003E193A" w:rsidRPr="00140E21" w:rsidRDefault="003E193A" w:rsidP="00042525">
            <w:pPr>
              <w:pStyle w:val="TAL"/>
              <w:keepNext w:val="0"/>
              <w:rPr>
                <w:rFonts w:eastAsia="Malgun Gothic"/>
              </w:rPr>
            </w:pPr>
            <w:r>
              <w:rPr>
                <w:rFonts w:eastAsia="Malgun Gothic"/>
              </w:rPr>
              <w:t xml:space="preserve">Indicates whether the UE </w:t>
            </w:r>
            <w:proofErr w:type="gramStart"/>
            <w:r>
              <w:rPr>
                <w:rFonts w:eastAsia="Malgun Gothic"/>
              </w:rPr>
              <w:t>is authorized</w:t>
            </w:r>
            <w:proofErr w:type="gramEnd"/>
            <w:r>
              <w:rPr>
                <w:rFonts w:eastAsia="Malgun Gothic"/>
              </w:rPr>
              <w:t xml:space="preserve"> to use the NR </w:t>
            </w:r>
            <w:proofErr w:type="spellStart"/>
            <w:r>
              <w:rPr>
                <w:rFonts w:eastAsia="Malgun Gothic"/>
              </w:rPr>
              <w:t>sidelink</w:t>
            </w:r>
            <w:proofErr w:type="spellEnd"/>
            <w:r>
              <w:rPr>
                <w:rFonts w:eastAsia="Malgun Gothic"/>
              </w:rPr>
              <w:t xml:space="preserve"> for A2X services.</w:t>
            </w:r>
          </w:p>
        </w:tc>
      </w:tr>
      <w:tr w:rsidR="003E193A" w:rsidRPr="00140E21" w14:paraId="6AB03F65" w14:textId="77777777" w:rsidTr="00042525">
        <w:trPr>
          <w:cantSplit/>
          <w:tblHeader/>
          <w:jc w:val="center"/>
        </w:trPr>
        <w:tc>
          <w:tcPr>
            <w:tcW w:w="1980" w:type="dxa"/>
            <w:tcBorders>
              <w:top w:val="nil"/>
              <w:left w:val="single" w:sz="4" w:space="0" w:color="auto"/>
              <w:bottom w:val="nil"/>
              <w:right w:val="single" w:sz="4" w:space="0" w:color="auto"/>
            </w:tcBorders>
          </w:tcPr>
          <w:p w14:paraId="567EDA9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4CD10" w14:textId="77777777" w:rsidR="003E193A" w:rsidRPr="00140E21" w:rsidRDefault="003E193A" w:rsidP="00042525">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68BC277" w14:textId="77777777" w:rsidR="003E193A" w:rsidRPr="00140E21" w:rsidRDefault="003E193A" w:rsidP="00042525">
            <w:pPr>
              <w:pStyle w:val="TAL"/>
              <w:keepNext w:val="0"/>
              <w:rPr>
                <w:rFonts w:eastAsia="Malgun Gothic"/>
              </w:rPr>
            </w:pPr>
            <w:r>
              <w:rPr>
                <w:rFonts w:eastAsia="Malgun Gothic"/>
              </w:rPr>
              <w:t xml:space="preserve">Indicates whether the UE </w:t>
            </w:r>
            <w:proofErr w:type="gramStart"/>
            <w:r>
              <w:rPr>
                <w:rFonts w:eastAsia="Malgun Gothic"/>
              </w:rPr>
              <w:t>is authorized</w:t>
            </w:r>
            <w:proofErr w:type="gramEnd"/>
            <w:r>
              <w:rPr>
                <w:rFonts w:eastAsia="Malgun Gothic"/>
              </w:rPr>
              <w:t xml:space="preserve"> to use the LTE </w:t>
            </w:r>
            <w:proofErr w:type="spellStart"/>
            <w:r>
              <w:rPr>
                <w:rFonts w:eastAsia="Malgun Gothic"/>
              </w:rPr>
              <w:t>sidelink</w:t>
            </w:r>
            <w:proofErr w:type="spellEnd"/>
            <w:r>
              <w:rPr>
                <w:rFonts w:eastAsia="Malgun Gothic"/>
              </w:rPr>
              <w:t xml:space="preserve"> for A2X services.</w:t>
            </w:r>
          </w:p>
        </w:tc>
      </w:tr>
      <w:tr w:rsidR="003E193A" w:rsidRPr="00140E21" w14:paraId="3073188F" w14:textId="77777777" w:rsidTr="00042525">
        <w:trPr>
          <w:cantSplit/>
          <w:tblHeader/>
          <w:jc w:val="center"/>
        </w:trPr>
        <w:tc>
          <w:tcPr>
            <w:tcW w:w="1980" w:type="dxa"/>
            <w:tcBorders>
              <w:top w:val="nil"/>
              <w:left w:val="single" w:sz="4" w:space="0" w:color="auto"/>
              <w:bottom w:val="nil"/>
              <w:right w:val="single" w:sz="4" w:space="0" w:color="auto"/>
            </w:tcBorders>
          </w:tcPr>
          <w:p w14:paraId="067D02C0"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F394D" w14:textId="77777777" w:rsidR="003E193A" w:rsidRPr="00140E21" w:rsidRDefault="003E193A" w:rsidP="00042525">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2A5DF45" w14:textId="77777777" w:rsidR="003E193A" w:rsidRPr="00140E21" w:rsidRDefault="003E193A" w:rsidP="0004252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3E193A" w:rsidRPr="00140E21" w14:paraId="0461F202"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4A81EC29"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DB2F0" w14:textId="77777777" w:rsidR="003E193A" w:rsidRPr="00140E21" w:rsidRDefault="003E193A" w:rsidP="00042525">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0D69D6B" w14:textId="77777777" w:rsidR="003E193A" w:rsidRPr="00140E21" w:rsidRDefault="003E193A" w:rsidP="00042525">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3E193A" w:rsidRPr="00140E21" w14:paraId="5A86B6D4" w14:textId="77777777" w:rsidTr="00042525">
        <w:trPr>
          <w:cantSplit/>
          <w:tblHeader/>
          <w:jc w:val="center"/>
        </w:trPr>
        <w:tc>
          <w:tcPr>
            <w:tcW w:w="1980" w:type="dxa"/>
            <w:tcBorders>
              <w:top w:val="nil"/>
              <w:left w:val="single" w:sz="4" w:space="0" w:color="auto"/>
              <w:bottom w:val="nil"/>
              <w:right w:val="single" w:sz="4" w:space="0" w:color="auto"/>
            </w:tcBorders>
          </w:tcPr>
          <w:p w14:paraId="3C8DEBED" w14:textId="77777777" w:rsidR="003E193A" w:rsidRPr="00140E21" w:rsidRDefault="003E193A" w:rsidP="00042525">
            <w:pPr>
              <w:pStyle w:val="TAL"/>
              <w:keepNext w:val="0"/>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BA0BB97" w14:textId="77777777" w:rsidR="003E193A" w:rsidRPr="00140E21" w:rsidRDefault="003E193A" w:rsidP="00042525">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50495730" w14:textId="77777777" w:rsidR="003E193A" w:rsidRDefault="003E193A" w:rsidP="00042525">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8A2A348"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025EC8A4"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0943F9FF"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0FDA6AE2"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9430FE5"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2CC5B0CD"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371C7A25" w14:textId="77777777" w:rsidR="003E193A" w:rsidRPr="00140E21" w:rsidRDefault="003E193A" w:rsidP="00042525">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w:t>
            </w:r>
            <w:proofErr w:type="spellStart"/>
            <w:r>
              <w:rPr>
                <w:rFonts w:eastAsia="Malgun Gothic"/>
              </w:rPr>
              <w:t>ProSe</w:t>
            </w:r>
            <w:proofErr w:type="spellEnd"/>
            <w:r>
              <w:rPr>
                <w:rFonts w:eastAsia="Malgun Gothic"/>
              </w:rPr>
              <w:t xml:space="preserve"> UE-to-UE Relay.</w:t>
            </w:r>
          </w:p>
        </w:tc>
      </w:tr>
      <w:tr w:rsidR="003E193A" w:rsidRPr="00140E21" w14:paraId="614BBC36"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7D20D79A"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C210F" w14:textId="77777777" w:rsidR="003E193A" w:rsidRPr="00140E21" w:rsidRDefault="003E193A" w:rsidP="00042525">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68D2EDE" w14:textId="77777777" w:rsidR="003E193A" w:rsidRPr="00140E21" w:rsidRDefault="003E193A" w:rsidP="00042525">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3E193A" w:rsidRPr="00140E21" w14:paraId="344A8032" w14:textId="77777777" w:rsidTr="0004252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803AFC" w14:textId="77777777" w:rsidR="003E193A" w:rsidRPr="00140E21" w:rsidRDefault="003E193A" w:rsidP="00042525">
            <w:pPr>
              <w:pStyle w:val="TAL"/>
              <w:keepNext w:val="0"/>
              <w:rPr>
                <w:rFonts w:eastAsia="SimSun"/>
                <w:lang w:eastAsia="zh-CN"/>
              </w:rPr>
            </w:pPr>
            <w:r>
              <w:rPr>
                <w:rFonts w:eastAsia="SimSun"/>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F63A772" w14:textId="77777777" w:rsidR="003E193A" w:rsidRPr="00140E21" w:rsidRDefault="003E193A" w:rsidP="00042525">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D1B8858" w14:textId="77777777" w:rsidR="003E193A" w:rsidRPr="00140E21" w:rsidRDefault="003E193A" w:rsidP="00042525">
            <w:pPr>
              <w:pStyle w:val="TAL"/>
              <w:keepNext w:val="0"/>
              <w:rPr>
                <w:rFonts w:eastAsia="Malgun Gothic"/>
              </w:rPr>
            </w:pPr>
            <w:r>
              <w:rPr>
                <w:rFonts w:eastAsia="Malgun Gothic"/>
              </w:rPr>
              <w:t xml:space="preserve">Indicates whether the UE </w:t>
            </w:r>
            <w:proofErr w:type="gramStart"/>
            <w:r>
              <w:rPr>
                <w:rFonts w:eastAsia="Malgun Gothic"/>
              </w:rPr>
              <w:t>is authorized</w:t>
            </w:r>
            <w:proofErr w:type="gramEnd"/>
            <w:r>
              <w:rPr>
                <w:rFonts w:eastAsia="Malgun Gothic"/>
              </w:rPr>
              <w:t xml:space="preserve"> to use Multicast MBS service. May also indicate the multicast MBS Session </w:t>
            </w:r>
            <w:proofErr w:type="gramStart"/>
            <w:r>
              <w:rPr>
                <w:rFonts w:eastAsia="Malgun Gothic"/>
              </w:rPr>
              <w:t>which</w:t>
            </w:r>
            <w:proofErr w:type="gramEnd"/>
            <w:r>
              <w:rPr>
                <w:rFonts w:eastAsia="Malgun Gothic"/>
              </w:rPr>
              <w:t xml:space="preserve"> the UE is allowed to join if the UE is authorized to use multicast MBS Service.</w:t>
            </w:r>
          </w:p>
        </w:tc>
      </w:tr>
      <w:tr w:rsidR="003E193A" w:rsidRPr="00140E21" w14:paraId="46E7088A" w14:textId="77777777" w:rsidTr="0004252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924CB0B"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E266A" w14:textId="77777777" w:rsidR="003E193A" w:rsidRPr="00140E21" w:rsidRDefault="003E193A" w:rsidP="00042525">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F645392" w14:textId="77777777" w:rsidR="003E193A" w:rsidRPr="00140E21" w:rsidRDefault="003E193A" w:rsidP="00042525">
            <w:pPr>
              <w:pStyle w:val="TAL"/>
              <w:keepNext w:val="0"/>
              <w:rPr>
                <w:rFonts w:eastAsia="Malgun Gothic"/>
              </w:rPr>
            </w:pPr>
            <w:r>
              <w:rPr>
                <w:rFonts w:eastAsia="Malgun Gothic"/>
              </w:rPr>
              <w:t>Include MBS assistance information for a UE that joins a multicast group.</w:t>
            </w:r>
          </w:p>
        </w:tc>
      </w:tr>
      <w:tr w:rsidR="003E193A" w:rsidRPr="00140E21" w14:paraId="004D234E" w14:textId="77777777" w:rsidTr="00042525">
        <w:trPr>
          <w:cantSplit/>
          <w:tblHeader/>
          <w:jc w:val="center"/>
        </w:trPr>
        <w:tc>
          <w:tcPr>
            <w:tcW w:w="1980" w:type="dxa"/>
            <w:tcBorders>
              <w:top w:val="nil"/>
              <w:left w:val="single" w:sz="4" w:space="0" w:color="auto"/>
              <w:bottom w:val="nil"/>
              <w:right w:val="single" w:sz="4" w:space="0" w:color="auto"/>
            </w:tcBorders>
          </w:tcPr>
          <w:p w14:paraId="283F83C1" w14:textId="77777777" w:rsidR="003E193A" w:rsidRPr="00140E21" w:rsidRDefault="003E193A" w:rsidP="00042525">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7AE52FD" w14:textId="77777777" w:rsidR="003E193A" w:rsidRPr="00140E21" w:rsidRDefault="003E193A" w:rsidP="00042525">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5B27F83" w14:textId="77777777" w:rsidR="003E193A" w:rsidRDefault="003E193A" w:rsidP="00042525">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 xml:space="preserve">-based time distribution services (per DNN/S-NSSAI). The indication </w:t>
            </w:r>
            <w:proofErr w:type="gramStart"/>
            <w:r>
              <w:rPr>
                <w:rFonts w:eastAsia="Malgun Gothic"/>
              </w:rPr>
              <w:t>is provided</w:t>
            </w:r>
            <w:proofErr w:type="gramEnd"/>
            <w:r>
              <w:rPr>
                <w:rFonts w:eastAsia="Malgun Gothic"/>
              </w:rPr>
              <w:t xml:space="preserve"> separately for each service.</w:t>
            </w:r>
          </w:p>
          <w:p w14:paraId="0BD2A8FF" w14:textId="77777777" w:rsidR="003E193A" w:rsidRDefault="003E193A" w:rsidP="00042525">
            <w:pPr>
              <w:pStyle w:val="TAL"/>
              <w:keepNext w:val="0"/>
              <w:rPr>
                <w:rFonts w:eastAsia="Malgun Gothic"/>
              </w:rPr>
            </w:pPr>
          </w:p>
          <w:p w14:paraId="2BAA0166" w14:textId="77777777" w:rsidR="003E193A" w:rsidRDefault="003E193A" w:rsidP="00042525">
            <w:pPr>
              <w:pStyle w:val="TAL"/>
              <w:keepNext w:val="0"/>
              <w:rPr>
                <w:rFonts w:eastAsia="Malgun Gothic"/>
              </w:rPr>
            </w:pPr>
            <w:r>
              <w:rPr>
                <w:rFonts w:eastAsia="Malgun Gothic"/>
              </w:rPr>
              <w:t>Optionally includes a list of TA(s</w:t>
            </w:r>
            <w:proofErr w:type="gramStart"/>
            <w:r>
              <w:rPr>
                <w:rFonts w:eastAsia="Malgun Gothic"/>
              </w:rPr>
              <w:t>) which</w:t>
            </w:r>
            <w:proofErr w:type="gramEnd"/>
            <w:r>
              <w:rPr>
                <w:rFonts w:eastAsia="Malgun Gothic"/>
              </w:rPr>
              <w:t xml:space="preserve"> specifies the Authorized Time Synchronization Coverage Area in which an AF may request time synchronization services (NOTE 19).</w:t>
            </w:r>
          </w:p>
          <w:p w14:paraId="340479D3" w14:textId="77777777" w:rsidR="003E193A" w:rsidRDefault="003E193A" w:rsidP="00042525">
            <w:pPr>
              <w:pStyle w:val="TAL"/>
              <w:keepNext w:val="0"/>
              <w:rPr>
                <w:rFonts w:eastAsia="Malgun Gothic"/>
              </w:rPr>
            </w:pPr>
          </w:p>
          <w:p w14:paraId="2AC27057" w14:textId="77777777" w:rsidR="003E193A" w:rsidRDefault="003E193A" w:rsidP="00042525">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005C8789" w14:textId="77777777" w:rsidR="003E193A" w:rsidRDefault="003E193A" w:rsidP="00042525">
            <w:pPr>
              <w:pStyle w:val="TAL"/>
              <w:keepNext w:val="0"/>
              <w:rPr>
                <w:rFonts w:eastAsia="Malgun Gothic"/>
              </w:rPr>
            </w:pPr>
          </w:p>
          <w:p w14:paraId="78C842A5" w14:textId="77777777" w:rsidR="003E193A" w:rsidRDefault="003E193A" w:rsidP="00042525">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w:t>
            </w:r>
            <w:proofErr w:type="gramStart"/>
            <w:r>
              <w:rPr>
                <w:rFonts w:eastAsia="Malgun Gothic"/>
              </w:rPr>
              <w:t>time synchronization error budget</w:t>
            </w:r>
            <w:proofErr w:type="gramEnd"/>
            <w:r>
              <w:rPr>
                <w:rFonts w:eastAsia="Malgun Gothic"/>
              </w:rPr>
              <w:t>, which indicates the limit the AF may request.</w:t>
            </w:r>
          </w:p>
          <w:p w14:paraId="35B1B6C5" w14:textId="77777777" w:rsidR="003E193A" w:rsidRDefault="003E193A" w:rsidP="00042525">
            <w:pPr>
              <w:pStyle w:val="TAL"/>
              <w:keepNext w:val="0"/>
              <w:rPr>
                <w:rFonts w:eastAsia="Malgun Gothic"/>
              </w:rPr>
            </w:pPr>
          </w:p>
          <w:p w14:paraId="7DBD6AF8" w14:textId="77777777" w:rsidR="003E193A" w:rsidRDefault="003E193A" w:rsidP="00042525">
            <w:pPr>
              <w:pStyle w:val="TAL"/>
              <w:keepNext w:val="0"/>
              <w:rPr>
                <w:rFonts w:eastAsia="Malgun Gothic"/>
              </w:rPr>
            </w:pPr>
            <w:r>
              <w:rPr>
                <w:rFonts w:eastAsia="Malgun Gothic"/>
              </w:rPr>
              <w:t>Optionally includes information to determine whether the AF may request</w:t>
            </w:r>
          </w:p>
          <w:p w14:paraId="66BDB044"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16200A6E" w14:textId="77777777" w:rsidR="003E193A" w:rsidRDefault="003E193A" w:rsidP="00042525">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14:paraId="663CDCC0" w14:textId="77777777" w:rsidR="003E193A" w:rsidRDefault="003E193A" w:rsidP="00042525">
            <w:pPr>
              <w:pStyle w:val="TAL"/>
              <w:keepNext w:val="0"/>
              <w:rPr>
                <w:rFonts w:eastAsia="Malgun Gothic"/>
              </w:rPr>
            </w:pPr>
          </w:p>
          <w:p w14:paraId="47ED93D5" w14:textId="77777777" w:rsidR="003E193A" w:rsidRPr="00140E21" w:rsidRDefault="003E193A" w:rsidP="00042525">
            <w:pPr>
              <w:pStyle w:val="TAL"/>
              <w:keepNext w:val="0"/>
              <w:rPr>
                <w:rFonts w:eastAsia="Malgun Gothic"/>
              </w:rPr>
            </w:pPr>
            <w:r>
              <w:rPr>
                <w:rFonts w:eastAsia="Malgun Gothic"/>
              </w:rPr>
              <w:t xml:space="preserve">Optionally includes one or more sets of the </w:t>
            </w:r>
            <w:proofErr w:type="gramStart"/>
            <w:r>
              <w:rPr>
                <w:rFonts w:eastAsia="Malgun Gothic"/>
              </w:rPr>
              <w:t>clock quality acceptance criteria</w:t>
            </w:r>
            <w:proofErr w:type="gramEnd"/>
            <w:r>
              <w:rPr>
                <w:rFonts w:eastAsia="Malgun Gothic"/>
              </w:rPr>
              <w:t xml:space="preserve"> for the UE that the AF may request. </w:t>
            </w:r>
            <w:proofErr w:type="gramStart"/>
            <w:r>
              <w:rPr>
                <w:rFonts w:eastAsia="Malgun Gothic"/>
              </w:rPr>
              <w:t>Clock quality acceptance criteria</w:t>
            </w:r>
            <w:proofErr w:type="gramEnd"/>
            <w:r>
              <w:rPr>
                <w:rFonts w:eastAsia="Malgun Gothic"/>
              </w:rPr>
              <w:t xml:space="preserve"> may be defined using TSS attributes from Table 5.27.1.12-1 of TS 23.501 [2].</w:t>
            </w:r>
          </w:p>
        </w:tc>
      </w:tr>
      <w:tr w:rsidR="003E193A" w:rsidRPr="00140E21" w14:paraId="1966E750" w14:textId="77777777" w:rsidTr="00042525">
        <w:trPr>
          <w:cantSplit/>
          <w:tblHeader/>
          <w:jc w:val="center"/>
        </w:trPr>
        <w:tc>
          <w:tcPr>
            <w:tcW w:w="1980" w:type="dxa"/>
            <w:tcBorders>
              <w:top w:val="nil"/>
              <w:left w:val="single" w:sz="4" w:space="0" w:color="auto"/>
              <w:bottom w:val="single" w:sz="4" w:space="0" w:color="auto"/>
              <w:right w:val="single" w:sz="4" w:space="0" w:color="auto"/>
            </w:tcBorders>
          </w:tcPr>
          <w:p w14:paraId="2A502168" w14:textId="77777777" w:rsidR="003E193A" w:rsidRPr="00140E21" w:rsidRDefault="003E193A" w:rsidP="00042525">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1E63DB" w14:textId="77777777" w:rsidR="003E193A" w:rsidRPr="00140E21" w:rsidRDefault="003E193A" w:rsidP="00042525">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BE99EF4" w14:textId="77777777" w:rsidR="003E193A" w:rsidRDefault="003E193A" w:rsidP="00042525">
            <w:pPr>
              <w:pStyle w:val="TAL"/>
              <w:keepNext w:val="0"/>
              <w:rPr>
                <w:rFonts w:eastAsia="Malgun Gothic"/>
              </w:rPr>
            </w:pPr>
            <w:r>
              <w:rPr>
                <w:rFonts w:eastAsia="Malgun Gothic"/>
              </w:rPr>
              <w:t>Each containing the DNN/S-NSSAI and a reference to a PTP instance configuration pre-configured at the TSCTSF.</w:t>
            </w:r>
          </w:p>
          <w:p w14:paraId="3C83BAAD" w14:textId="77777777" w:rsidR="003E193A" w:rsidRDefault="003E193A" w:rsidP="00042525">
            <w:pPr>
              <w:pStyle w:val="TAL"/>
              <w:keepNext w:val="0"/>
              <w:rPr>
                <w:rFonts w:eastAsia="Malgun Gothic"/>
              </w:rPr>
            </w:pPr>
          </w:p>
          <w:p w14:paraId="249D55FE" w14:textId="77777777" w:rsidR="003E193A" w:rsidRDefault="003E193A" w:rsidP="00042525">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2F8AE44" w14:textId="77777777" w:rsidR="003E193A" w:rsidRDefault="003E193A" w:rsidP="00042525">
            <w:pPr>
              <w:pStyle w:val="TAL"/>
              <w:keepNext w:val="0"/>
              <w:rPr>
                <w:rFonts w:eastAsia="Malgun Gothic"/>
              </w:rPr>
            </w:pPr>
          </w:p>
          <w:p w14:paraId="59423AFF" w14:textId="77777777" w:rsidR="003E193A" w:rsidRDefault="003E193A" w:rsidP="00042525">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5CDE2FBD" w14:textId="77777777" w:rsidR="003E193A" w:rsidRDefault="003E193A" w:rsidP="00042525">
            <w:pPr>
              <w:pStyle w:val="TAL"/>
              <w:keepNext w:val="0"/>
              <w:rPr>
                <w:rFonts w:eastAsia="Malgun Gothic"/>
              </w:rPr>
            </w:pPr>
          </w:p>
          <w:p w14:paraId="52DA3D1A" w14:textId="77777777" w:rsidR="003E193A" w:rsidRPr="00140E21" w:rsidRDefault="003E193A" w:rsidP="00042525">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3E193A" w:rsidRPr="00140E21" w14:paraId="7442617F" w14:textId="77777777" w:rsidTr="0004252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BC4ABE0" w14:textId="77777777" w:rsidR="003E193A" w:rsidRPr="00140E21" w:rsidRDefault="003E193A" w:rsidP="00042525">
            <w:pPr>
              <w:pStyle w:val="TAL"/>
              <w:keepNext w:val="0"/>
              <w:rPr>
                <w:rFonts w:eastAsia="SimSun"/>
                <w:lang w:eastAsia="zh-CN"/>
              </w:rPr>
            </w:pPr>
            <w:r>
              <w:rPr>
                <w:rFonts w:eastAsia="SimSun"/>
                <w:lang w:eastAsia="zh-CN"/>
              </w:rPr>
              <w:t>Ranging/</w:t>
            </w:r>
            <w:proofErr w:type="spellStart"/>
            <w:r>
              <w:rPr>
                <w:rFonts w:eastAsia="SimSun"/>
                <w:lang w:eastAsia="zh-CN"/>
              </w:rPr>
              <w:t>Sidelink</w:t>
            </w:r>
            <w:proofErr w:type="spellEnd"/>
            <w:r>
              <w:rPr>
                <w:rFonts w:eastAsia="SimSun"/>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302729C" w14:textId="77777777" w:rsidR="003E193A" w:rsidRPr="00140E21" w:rsidRDefault="003E193A" w:rsidP="00042525">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FF3BA63" w14:textId="77777777" w:rsidR="003E193A" w:rsidRPr="00140E21" w:rsidRDefault="003E193A" w:rsidP="00042525">
            <w:pPr>
              <w:pStyle w:val="TAL"/>
              <w:keepNext w:val="0"/>
              <w:rPr>
                <w:rFonts w:eastAsia="Malgun Gothic"/>
              </w:rPr>
            </w:pPr>
            <w:r>
              <w:rPr>
                <w:rFonts w:eastAsia="Malgun Gothic"/>
              </w:rPr>
              <w:t xml:space="preserve">Indicates whether the UE </w:t>
            </w:r>
            <w:proofErr w:type="gramStart"/>
            <w:r>
              <w:rPr>
                <w:rFonts w:eastAsia="Malgun Gothic"/>
              </w:rPr>
              <w:t>is authorized</w:t>
            </w:r>
            <w:proofErr w:type="gramEnd"/>
            <w:r>
              <w:rPr>
                <w:rFonts w:eastAsia="Malgun Gothic"/>
              </w:rPr>
              <w:t xml:space="preserve"> to use Ranging/SL Positioning Service.</w:t>
            </w:r>
          </w:p>
        </w:tc>
      </w:tr>
      <w:tr w:rsidR="003E193A" w:rsidRPr="00140E21" w14:paraId="75D9D53D" w14:textId="77777777" w:rsidTr="00042525">
        <w:trPr>
          <w:cantSplit/>
          <w:tblHeader/>
          <w:jc w:val="center"/>
        </w:trPr>
        <w:tc>
          <w:tcPr>
            <w:tcW w:w="9016" w:type="dxa"/>
            <w:gridSpan w:val="3"/>
            <w:tcBorders>
              <w:left w:val="single" w:sz="4" w:space="0" w:color="auto"/>
              <w:bottom w:val="single" w:sz="4" w:space="0" w:color="auto"/>
              <w:right w:val="single" w:sz="4" w:space="0" w:color="auto"/>
            </w:tcBorders>
          </w:tcPr>
          <w:p w14:paraId="31A336F4" w14:textId="77777777" w:rsidR="003E193A" w:rsidRPr="00140E21" w:rsidRDefault="003E193A" w:rsidP="00042525">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5D80052E" w14:textId="77777777" w:rsidR="003E193A" w:rsidRPr="00140E21" w:rsidRDefault="003E193A" w:rsidP="00042525">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1353AE0C" w14:textId="77777777" w:rsidR="003E193A" w:rsidRPr="00140E21" w:rsidRDefault="003E193A" w:rsidP="00042525">
            <w:pPr>
              <w:pStyle w:val="TAN"/>
              <w:keepNext w:val="0"/>
              <w:rPr>
                <w:rFonts w:eastAsia="Malgun Gothic"/>
              </w:rPr>
            </w:pPr>
            <w:r w:rsidRPr="00140E21">
              <w:rPr>
                <w:rFonts w:eastAsia="Malgun Gothic"/>
              </w:rPr>
              <w:t>NOTE 3:</w:t>
            </w:r>
            <w:r w:rsidRPr="00140E21">
              <w:rPr>
                <w:rFonts w:eastAsia="Malgun Gothic"/>
              </w:rPr>
              <w:tab/>
              <w:t xml:space="preserve">The Steering of Roaming information and UDM Update Data </w:t>
            </w:r>
            <w:proofErr w:type="gramStart"/>
            <w:r w:rsidRPr="00140E21">
              <w:rPr>
                <w:rFonts w:eastAsia="Malgun Gothic"/>
              </w:rPr>
              <w:t>are protected</w:t>
            </w:r>
            <w:proofErr w:type="gramEnd"/>
            <w:r w:rsidRPr="00140E21">
              <w:rPr>
                <w:rFonts w:eastAsia="Malgun Gothic"/>
              </w:rPr>
              <w:t xml:space="preserve"> using the mechanisms defined in TS 33.501 [15].</w:t>
            </w:r>
          </w:p>
          <w:p w14:paraId="0C48D143" w14:textId="77777777" w:rsidR="003E193A" w:rsidRPr="00140E21" w:rsidRDefault="003E193A" w:rsidP="00042525">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w:t>
            </w:r>
            <w:proofErr w:type="gramStart"/>
            <w:r w:rsidRPr="00140E21">
              <w:rPr>
                <w:rFonts w:eastAsia="Malgun Gothic"/>
              </w:rPr>
              <w:t>are defined</w:t>
            </w:r>
            <w:proofErr w:type="gramEnd"/>
            <w:r w:rsidRPr="00140E21">
              <w:rPr>
                <w:rFonts w:eastAsia="Malgun Gothic"/>
              </w:rPr>
              <w:t xml:space="preserve"> in TS 23.501 [2</w:t>
            </w:r>
            <w:r>
              <w:rPr>
                <w:rFonts w:eastAsia="Malgun Gothic"/>
              </w:rPr>
              <w:t>]</w:t>
            </w:r>
            <w:r w:rsidRPr="00140E21">
              <w:rPr>
                <w:rFonts w:eastAsia="Malgun Gothic"/>
              </w:rPr>
              <w:t>.</w:t>
            </w:r>
          </w:p>
          <w:p w14:paraId="6090B514" w14:textId="77777777" w:rsidR="003E193A" w:rsidRDefault="003E193A" w:rsidP="00042525">
            <w:pPr>
              <w:pStyle w:val="TAN"/>
              <w:keepNext w:val="0"/>
              <w:rPr>
                <w:rFonts w:eastAsia="Malgun Gothic"/>
              </w:rPr>
            </w:pPr>
            <w:r w:rsidRPr="00140E21">
              <w:rPr>
                <w:rFonts w:eastAsia="Malgun Gothic"/>
              </w:rPr>
              <w:t>NOTE 5:</w:t>
            </w:r>
            <w:r w:rsidRPr="00140E21">
              <w:rPr>
                <w:rFonts w:eastAsia="Malgun Gothic"/>
              </w:rPr>
              <w:tab/>
            </w:r>
            <w:proofErr w:type="gramStart"/>
            <w:r w:rsidRPr="00140E21">
              <w:rPr>
                <w:rFonts w:eastAsia="Malgun Gothic"/>
              </w:rPr>
              <w:t>Depending on the scenario</w:t>
            </w:r>
            <w:proofErr w:type="gramEnd"/>
            <w:r w:rsidRPr="00140E21">
              <w:rPr>
                <w:rFonts w:eastAsia="Malgun Gothic"/>
              </w:rPr>
              <w:t xml:space="preserve"> PGW-C FQDN may be for S5/S8, or for S2b (</w:t>
            </w:r>
            <w:proofErr w:type="spellStart"/>
            <w:r w:rsidRPr="00140E21">
              <w:rPr>
                <w:rFonts w:eastAsia="Malgun Gothic"/>
              </w:rPr>
              <w:t>ePDG</w:t>
            </w:r>
            <w:proofErr w:type="spellEnd"/>
            <w:r w:rsidRPr="00140E21">
              <w:rPr>
                <w:rFonts w:eastAsia="Malgun Gothic"/>
              </w:rPr>
              <w:t xml:space="preserve"> case).</w:t>
            </w:r>
          </w:p>
          <w:p w14:paraId="2A7FB3E2" w14:textId="77777777" w:rsidR="003E193A" w:rsidRDefault="003E193A" w:rsidP="00042525">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 xml:space="preserve">The Allowed PDU Session Types configured for a </w:t>
            </w:r>
            <w:proofErr w:type="gramStart"/>
            <w:r>
              <w:rPr>
                <w:rFonts w:eastAsia="Malgun Gothic"/>
              </w:rPr>
              <w:t>DNN which supports interworking with EPC</w:t>
            </w:r>
            <w:proofErr w:type="gramEnd"/>
            <w:r>
              <w:rPr>
                <w:rFonts w:eastAsia="Malgun Gothic"/>
              </w:rPr>
              <w:t xml:space="preserve"> should contain only the PDU Session Type corresponding to the PDN Type configured in the APN that corresponds to the DNN.</w:t>
            </w:r>
          </w:p>
          <w:p w14:paraId="0024A2FF" w14:textId="77777777" w:rsidR="003E193A" w:rsidRDefault="003E193A" w:rsidP="00042525">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88DC577" w14:textId="77777777" w:rsidR="003E193A" w:rsidRDefault="003E193A" w:rsidP="00042525">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11DD1BE2" w14:textId="77777777" w:rsidR="003E193A" w:rsidRDefault="003E193A" w:rsidP="00042525">
            <w:pPr>
              <w:pStyle w:val="TAN"/>
              <w:keepNext w:val="0"/>
              <w:rPr>
                <w:rFonts w:eastAsia="Malgun Gothic"/>
              </w:rPr>
            </w:pPr>
            <w:r>
              <w:rPr>
                <w:rFonts w:eastAsia="Malgun Gothic"/>
              </w:rPr>
              <w:t>NOTE 9:</w:t>
            </w:r>
            <w:r>
              <w:rPr>
                <w:rFonts w:eastAsia="Malgun Gothic"/>
              </w:rPr>
              <w:tab/>
              <w:t xml:space="preserve">When multiple GPSIs are included in the GPSI list, any GPSI in the list </w:t>
            </w:r>
            <w:proofErr w:type="gramStart"/>
            <w:r>
              <w:rPr>
                <w:rFonts w:eastAsia="Malgun Gothic"/>
              </w:rPr>
              <w:t>can be used</w:t>
            </w:r>
            <w:proofErr w:type="gramEnd"/>
            <w:r>
              <w:rPr>
                <w:rFonts w:eastAsia="Malgun Gothic"/>
              </w:rPr>
              <w:t xml:space="preserve"> in NSSAA procedures.</w:t>
            </w:r>
          </w:p>
          <w:p w14:paraId="6A83710A" w14:textId="77777777" w:rsidR="003E193A" w:rsidRDefault="003E193A" w:rsidP="00042525">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w:t>
            </w:r>
            <w:proofErr w:type="gramStart"/>
            <w:r>
              <w:rPr>
                <w:rFonts w:eastAsia="Malgun Gothic"/>
              </w:rPr>
              <w:t>is assumed</w:t>
            </w:r>
            <w:proofErr w:type="gramEnd"/>
            <w:r>
              <w:rPr>
                <w:rFonts w:eastAsia="Malgun Gothic"/>
              </w:rPr>
              <w:t xml:space="preserve"> if interworking with EPS is needed. In case multiple PDU sessions to one DNN, S-NSSAI are established in EPS, it is appropriate to select same PCF by configuration or by using existing method, e.g. same PCF selection in usage monitoring.</w:t>
            </w:r>
          </w:p>
          <w:p w14:paraId="4F948B04" w14:textId="77777777" w:rsidR="003E193A" w:rsidRDefault="003E193A" w:rsidP="00042525">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0A60A92" w14:textId="77777777" w:rsidR="003E193A" w:rsidRDefault="003E193A" w:rsidP="00042525">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CF04F04" w14:textId="77777777" w:rsidR="003E193A" w:rsidRDefault="003E193A" w:rsidP="00042525">
            <w:pPr>
              <w:pStyle w:val="TAN"/>
              <w:keepNext w:val="0"/>
              <w:rPr>
                <w:rFonts w:eastAsia="Malgun Gothic"/>
              </w:rPr>
            </w:pPr>
            <w:r>
              <w:rPr>
                <w:rFonts w:eastAsia="Malgun Gothic"/>
              </w:rPr>
              <w:t>NOTE 13:</w:t>
            </w:r>
            <w:r>
              <w:rPr>
                <w:rFonts w:eastAsia="Malgun Gothic"/>
              </w:rPr>
              <w:tab/>
              <w:t xml:space="preserve">When UUAA </w:t>
            </w:r>
            <w:proofErr w:type="gramStart"/>
            <w:r>
              <w:rPr>
                <w:rFonts w:eastAsia="Malgun Gothic"/>
              </w:rPr>
              <w:t>is performed</w:t>
            </w:r>
            <w:proofErr w:type="gramEnd"/>
            <w:r>
              <w:rPr>
                <w:rFonts w:eastAsia="Malgun Gothic"/>
              </w:rPr>
              <w:t xml:space="preserve"> in the AMF (as in clause 5.2.2 of TS 23.256 [80]) and UUAA-MM status is FAILED or PENDING, the AMF shall reject PDU session establishment requests from the UE for a DNN that is subject to aerial services.</w:t>
            </w:r>
          </w:p>
          <w:p w14:paraId="3A142D56" w14:textId="77777777" w:rsidR="003E193A" w:rsidRDefault="003E193A" w:rsidP="00042525">
            <w:pPr>
              <w:pStyle w:val="TAN"/>
              <w:keepNext w:val="0"/>
              <w:rPr>
                <w:rFonts w:eastAsia="Malgun Gothic"/>
              </w:rPr>
            </w:pPr>
            <w:r>
              <w:rPr>
                <w:rFonts w:eastAsia="Malgun Gothic"/>
              </w:rPr>
              <w:t>NOTE 14:</w:t>
            </w:r>
            <w:r>
              <w:rPr>
                <w:rFonts w:eastAsia="Malgun Gothic"/>
              </w:rPr>
              <w:tab/>
              <w:t xml:space="preserve">For a DNN in S-NSSAI either a DN-AAA based secondary authentication, or an API based secondary authentication </w:t>
            </w:r>
            <w:proofErr w:type="gramStart"/>
            <w:r>
              <w:rPr>
                <w:rFonts w:eastAsia="Malgun Gothic"/>
              </w:rPr>
              <w:t>can be configured</w:t>
            </w:r>
            <w:proofErr w:type="gramEnd"/>
            <w:r>
              <w:rPr>
                <w:rFonts w:eastAsia="Malgun Gothic"/>
              </w:rPr>
              <w:t>. When API based authentication of the PDU session is required, Secondary authentication indication shall not be present.</w:t>
            </w:r>
          </w:p>
          <w:p w14:paraId="331C10C3" w14:textId="77777777" w:rsidR="003E193A" w:rsidRDefault="003E193A" w:rsidP="00042525">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6BBDE7B" w14:textId="77777777" w:rsidR="003E193A" w:rsidRDefault="003E193A" w:rsidP="00042525">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00530621" w14:textId="77777777" w:rsidR="003E193A" w:rsidRDefault="003E193A" w:rsidP="00042525">
            <w:pPr>
              <w:pStyle w:val="TAN"/>
              <w:keepNext w:val="0"/>
              <w:rPr>
                <w:rFonts w:eastAsia="Malgun Gothic"/>
              </w:rPr>
            </w:pPr>
            <w:r>
              <w:rPr>
                <w:rFonts w:eastAsia="Malgun Gothic"/>
              </w:rPr>
              <w:t>NOTE 17:</w:t>
            </w:r>
            <w:r>
              <w:rPr>
                <w:rFonts w:eastAsia="Malgun Gothic"/>
              </w:rPr>
              <w:tab/>
              <w:t>This information applies only for HR PDU Session.</w:t>
            </w:r>
          </w:p>
          <w:p w14:paraId="0C1ED39E" w14:textId="77777777" w:rsidR="003E193A" w:rsidRDefault="003E193A" w:rsidP="00042525">
            <w:pPr>
              <w:pStyle w:val="TAN"/>
              <w:keepNext w:val="0"/>
              <w:rPr>
                <w:rFonts w:eastAsia="Malgun Gothic"/>
              </w:rPr>
            </w:pPr>
            <w:r>
              <w:rPr>
                <w:rFonts w:eastAsia="Malgun Gothic"/>
              </w:rPr>
              <w:t>NOTE 18:</w:t>
            </w:r>
            <w:r>
              <w:rPr>
                <w:rFonts w:eastAsia="Malgun Gothic"/>
              </w:rPr>
              <w:tab/>
              <w:t xml:space="preserve">This information is only valid for the current serving network. When Session Breakout for HR Session </w:t>
            </w:r>
            <w:proofErr w:type="gramStart"/>
            <w:r>
              <w:rPr>
                <w:rFonts w:eastAsia="Malgun Gothic"/>
              </w:rPr>
              <w:t>is authorized</w:t>
            </w:r>
            <w:proofErr w:type="gramEnd"/>
            <w:r>
              <w:rPr>
                <w:rFonts w:eastAsia="Malgun Gothic"/>
              </w:rPr>
              <w:t>, usage of corresponding EAS Deployment Information and AF traffic influence in VPLMN is also authorized.</w:t>
            </w:r>
          </w:p>
          <w:p w14:paraId="15A90DA6" w14:textId="77777777" w:rsidR="003E193A" w:rsidRDefault="003E193A" w:rsidP="00042525">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117D5278" w14:textId="77777777" w:rsidR="003E193A" w:rsidRDefault="003E193A" w:rsidP="00042525">
            <w:pPr>
              <w:pStyle w:val="TAN"/>
              <w:keepNext w:val="0"/>
              <w:rPr>
                <w:rFonts w:eastAsia="Malgun Gothic"/>
              </w:rPr>
            </w:pPr>
            <w:r>
              <w:rPr>
                <w:rFonts w:eastAsia="Malgun Gothic"/>
              </w:rPr>
              <w:t>NOTE 20:</w:t>
            </w:r>
            <w:r>
              <w:rPr>
                <w:rFonts w:eastAsia="Malgun Gothic"/>
              </w:rPr>
              <w:tab/>
              <w:t xml:space="preserve">For roaming UE in a visited PLMN, the corresponding PLMN ID </w:t>
            </w:r>
            <w:proofErr w:type="gramStart"/>
            <w:r>
              <w:rPr>
                <w:rFonts w:eastAsia="Malgun Gothic"/>
              </w:rPr>
              <w:t>is provided</w:t>
            </w:r>
            <w:proofErr w:type="gramEnd"/>
            <w:r>
              <w:rPr>
                <w:rFonts w:eastAsia="Malgun Gothic"/>
              </w:rPr>
              <w:t xml:space="preserve"> with Edge Configuration Server (ECS) Address Configuration Information.</w:t>
            </w:r>
          </w:p>
          <w:p w14:paraId="0FD18087" w14:textId="77777777" w:rsidR="003E193A" w:rsidRDefault="003E193A" w:rsidP="00042525">
            <w:pPr>
              <w:pStyle w:val="TAN"/>
              <w:keepNext w:val="0"/>
              <w:rPr>
                <w:rFonts w:eastAsia="Malgun Gothic"/>
              </w:rPr>
            </w:pPr>
            <w:proofErr w:type="gramStart"/>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roofErr w:type="gramEnd"/>
          </w:p>
          <w:p w14:paraId="733C7C57" w14:textId="77777777" w:rsidR="003E193A" w:rsidRDefault="003E193A" w:rsidP="00042525">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727B0E20" w14:textId="77777777" w:rsidR="003E193A" w:rsidRPr="00140E21" w:rsidRDefault="003E193A" w:rsidP="00042525">
            <w:pPr>
              <w:pStyle w:val="TAN"/>
              <w:keepNext w:val="0"/>
              <w:rPr>
                <w:rFonts w:eastAsia="Malgun Gothic"/>
              </w:rPr>
            </w:pPr>
            <w:r>
              <w:rPr>
                <w:rFonts w:eastAsia="Malgun Gothic"/>
              </w:rPr>
              <w:t>NOTE 23:</w:t>
            </w:r>
            <w:r>
              <w:rPr>
                <w:rFonts w:eastAsia="Malgun Gothic"/>
              </w:rPr>
              <w:tab/>
              <w:t>Packet inspection and operator configurable parameters for UPF as specified in clause 5.8.2.21 of TS 23.501 [2] are the required and/or preferred UPF functionalities for the PDU Session.</w:t>
            </w:r>
          </w:p>
        </w:tc>
      </w:tr>
    </w:tbl>
    <w:p w14:paraId="40D6697D" w14:textId="77777777" w:rsidR="003E193A" w:rsidRPr="00140E21" w:rsidRDefault="003E193A" w:rsidP="003E193A">
      <w:pPr>
        <w:pStyle w:val="FP"/>
        <w:rPr>
          <w:rFonts w:eastAsia="Malgun Gothic"/>
          <w:lang w:eastAsia="zh-CN"/>
        </w:rPr>
      </w:pPr>
    </w:p>
    <w:p w14:paraId="7C99C2A3" w14:textId="77777777" w:rsidR="003E193A" w:rsidRPr="00140E21" w:rsidRDefault="003E193A" w:rsidP="003E193A">
      <w:pPr>
        <w:pStyle w:val="TH"/>
        <w:rPr>
          <w:rFonts w:eastAsia="Malgun Gothic"/>
        </w:rPr>
      </w:pPr>
      <w:bookmarkStart w:id="61" w:name="_CRTable5_2_3_3_12"/>
      <w:r w:rsidRPr="00140E21">
        <w:rPr>
          <w:rFonts w:eastAsia="Malgun Gothic"/>
        </w:rPr>
        <w:t xml:space="preserve">Table </w:t>
      </w:r>
      <w:bookmarkEnd w:id="61"/>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E193A" w:rsidRPr="00140E21" w14:paraId="5EB02A0E" w14:textId="77777777" w:rsidTr="0004252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1CCEC70" w14:textId="77777777" w:rsidR="003E193A" w:rsidRPr="00140E21" w:rsidRDefault="003E193A" w:rsidP="00042525">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975D08" w14:textId="77777777" w:rsidR="003E193A" w:rsidRPr="00140E21" w:rsidRDefault="003E193A" w:rsidP="00042525">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2D8B54D" w14:textId="77777777" w:rsidR="003E193A" w:rsidRPr="00140E21" w:rsidRDefault="003E193A" w:rsidP="00042525">
            <w:pPr>
              <w:pStyle w:val="TAH"/>
              <w:rPr>
                <w:rFonts w:eastAsia="Malgun Gothic"/>
              </w:rPr>
            </w:pPr>
            <w:r w:rsidRPr="00140E21">
              <w:rPr>
                <w:rFonts w:eastAsia="Malgun Gothic"/>
              </w:rPr>
              <w:t>Description</w:t>
            </w:r>
          </w:p>
        </w:tc>
      </w:tr>
      <w:tr w:rsidR="003E193A" w:rsidRPr="00140E21" w14:paraId="02CD1506" w14:textId="77777777" w:rsidTr="00042525">
        <w:trPr>
          <w:cantSplit/>
          <w:jc w:val="center"/>
        </w:trPr>
        <w:tc>
          <w:tcPr>
            <w:tcW w:w="2297" w:type="dxa"/>
            <w:tcBorders>
              <w:top w:val="single" w:sz="4" w:space="0" w:color="auto"/>
              <w:left w:val="single" w:sz="4" w:space="0" w:color="auto"/>
              <w:bottom w:val="nil"/>
              <w:right w:val="single" w:sz="4" w:space="0" w:color="auto"/>
            </w:tcBorders>
            <w:hideMark/>
          </w:tcPr>
          <w:p w14:paraId="274A482F" w14:textId="77777777" w:rsidR="003E193A" w:rsidRPr="00140E21" w:rsidRDefault="003E193A" w:rsidP="00042525">
            <w:pPr>
              <w:pStyle w:val="TAL"/>
              <w:rPr>
                <w:lang w:eastAsia="zh-CN"/>
              </w:rPr>
            </w:pPr>
          </w:p>
          <w:p w14:paraId="67BFF888" w14:textId="77777777" w:rsidR="003E193A" w:rsidRPr="00140E21" w:rsidRDefault="003E193A" w:rsidP="0004252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AAE61DB" w14:textId="77777777" w:rsidR="003E193A" w:rsidRPr="00140E21" w:rsidRDefault="003E193A" w:rsidP="00042525">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EECF058" w14:textId="77777777" w:rsidR="003E193A" w:rsidRPr="00140E21" w:rsidRDefault="003E193A" w:rsidP="00042525">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E193A" w:rsidRPr="00140E21" w14:paraId="52782FD0" w14:textId="77777777" w:rsidTr="00042525">
        <w:trPr>
          <w:cantSplit/>
          <w:jc w:val="center"/>
        </w:trPr>
        <w:tc>
          <w:tcPr>
            <w:tcW w:w="0" w:type="auto"/>
            <w:tcBorders>
              <w:top w:val="nil"/>
              <w:left w:val="single" w:sz="4" w:space="0" w:color="auto"/>
              <w:bottom w:val="nil"/>
              <w:right w:val="single" w:sz="4" w:space="0" w:color="auto"/>
            </w:tcBorders>
            <w:vAlign w:val="center"/>
            <w:hideMark/>
          </w:tcPr>
          <w:p w14:paraId="10AC2B60" w14:textId="77777777" w:rsidR="003E193A" w:rsidRPr="00140E21" w:rsidRDefault="003E193A" w:rsidP="0004252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808AB17" w14:textId="77777777" w:rsidR="003E193A" w:rsidRPr="00140E21" w:rsidRDefault="003E193A" w:rsidP="00042525">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985817" w14:textId="77777777" w:rsidR="003E193A" w:rsidRPr="00140E21" w:rsidRDefault="003E193A" w:rsidP="00042525">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E193A" w:rsidRPr="00140E21" w14:paraId="1C4F4527" w14:textId="77777777" w:rsidTr="00042525">
        <w:trPr>
          <w:cantSplit/>
          <w:jc w:val="center"/>
        </w:trPr>
        <w:tc>
          <w:tcPr>
            <w:tcW w:w="0" w:type="auto"/>
            <w:tcBorders>
              <w:top w:val="nil"/>
              <w:left w:val="single" w:sz="4" w:space="0" w:color="auto"/>
              <w:bottom w:val="single" w:sz="4" w:space="0" w:color="auto"/>
              <w:right w:val="single" w:sz="4" w:space="0" w:color="auto"/>
            </w:tcBorders>
            <w:vAlign w:val="center"/>
            <w:hideMark/>
          </w:tcPr>
          <w:p w14:paraId="67CF2703" w14:textId="77777777" w:rsidR="003E193A" w:rsidRPr="00140E21" w:rsidRDefault="003E193A" w:rsidP="0004252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1187FE0" w14:textId="77777777" w:rsidR="003E193A" w:rsidRPr="00140E21" w:rsidRDefault="003E193A" w:rsidP="00042525">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3EE696C" w14:textId="77777777" w:rsidR="003E193A" w:rsidRPr="00140E21" w:rsidRDefault="003E193A" w:rsidP="00042525">
            <w:pPr>
              <w:pStyle w:val="TAL"/>
              <w:rPr>
                <w:rFonts w:eastAsia="Malgun Gothic"/>
              </w:rPr>
            </w:pPr>
            <w:r w:rsidRPr="00140E21">
              <w:rPr>
                <w:rFonts w:eastAsia="Malgun Gothic"/>
              </w:rPr>
              <w:t>Corresponding SUPI list for input External Group Identifier</w:t>
            </w:r>
            <w:r>
              <w:rPr>
                <w:rFonts w:eastAsia="Malgun Gothic"/>
              </w:rPr>
              <w:t>.</w:t>
            </w:r>
          </w:p>
        </w:tc>
      </w:tr>
      <w:tr w:rsidR="003E193A" w:rsidRPr="00140E21" w14:paraId="2480D479" w14:textId="77777777" w:rsidTr="00042525">
        <w:trPr>
          <w:cantSplit/>
          <w:jc w:val="center"/>
        </w:trPr>
        <w:tc>
          <w:tcPr>
            <w:tcW w:w="2297" w:type="dxa"/>
            <w:tcBorders>
              <w:top w:val="single" w:sz="4" w:space="0" w:color="auto"/>
              <w:left w:val="single" w:sz="4" w:space="0" w:color="auto"/>
              <w:bottom w:val="nil"/>
              <w:right w:val="single" w:sz="4" w:space="0" w:color="auto"/>
            </w:tcBorders>
          </w:tcPr>
          <w:p w14:paraId="281CB8D2" w14:textId="77777777" w:rsidR="003E193A" w:rsidRPr="00140E21" w:rsidRDefault="003E193A" w:rsidP="00042525">
            <w:pPr>
              <w:pStyle w:val="TAL"/>
              <w:rPr>
                <w:lang w:eastAsia="zh-CN"/>
              </w:rPr>
            </w:pPr>
          </w:p>
          <w:p w14:paraId="70EB06FC" w14:textId="77777777" w:rsidR="003E193A" w:rsidRDefault="003E193A" w:rsidP="00042525">
            <w:pPr>
              <w:pStyle w:val="TAL"/>
              <w:rPr>
                <w:lang w:eastAsia="zh-CN"/>
              </w:rPr>
            </w:pPr>
            <w:r w:rsidRPr="00140E21">
              <w:rPr>
                <w:lang w:eastAsia="zh-CN"/>
              </w:rPr>
              <w:t>Group Data</w:t>
            </w:r>
          </w:p>
          <w:p w14:paraId="0377E251" w14:textId="77777777" w:rsidR="003E193A" w:rsidRPr="00140E21" w:rsidRDefault="003E193A" w:rsidP="0004252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931FF24" w14:textId="77777777" w:rsidR="003E193A" w:rsidRPr="00140E21" w:rsidRDefault="003E193A" w:rsidP="00042525">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E15C704" w14:textId="77777777" w:rsidR="003E193A" w:rsidRPr="00140E21" w:rsidRDefault="003E193A" w:rsidP="00042525">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 xml:space="preserve">belongs </w:t>
            </w:r>
            <w:proofErr w:type="gramStart"/>
            <w:r w:rsidRPr="00140E21">
              <w:rPr>
                <w:rFonts w:eastAsia="Malgun Gothic"/>
              </w:rPr>
              <w:t>to</w:t>
            </w:r>
            <w:proofErr w:type="gramEnd"/>
            <w:r>
              <w:rPr>
                <w:rFonts w:eastAsia="Malgun Gothic"/>
              </w:rPr>
              <w:t>.</w:t>
            </w:r>
          </w:p>
        </w:tc>
      </w:tr>
      <w:tr w:rsidR="003E193A" w:rsidRPr="00140E21" w14:paraId="2FB31BC4" w14:textId="77777777" w:rsidTr="00042525">
        <w:trPr>
          <w:cantSplit/>
          <w:jc w:val="center"/>
        </w:trPr>
        <w:tc>
          <w:tcPr>
            <w:tcW w:w="0" w:type="auto"/>
            <w:tcBorders>
              <w:top w:val="nil"/>
              <w:left w:val="single" w:sz="4" w:space="0" w:color="auto"/>
              <w:bottom w:val="single" w:sz="4" w:space="0" w:color="auto"/>
              <w:right w:val="single" w:sz="4" w:space="0" w:color="auto"/>
            </w:tcBorders>
            <w:vAlign w:val="center"/>
          </w:tcPr>
          <w:p w14:paraId="7D63EEB5" w14:textId="77777777" w:rsidR="003E193A" w:rsidRPr="00140E21" w:rsidRDefault="003E193A" w:rsidP="0004252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DC9A444" w14:textId="77777777" w:rsidR="003E193A" w:rsidRPr="00140E21" w:rsidRDefault="003E193A" w:rsidP="00042525">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3BAFB120" w14:textId="77777777" w:rsidR="003E193A" w:rsidRDefault="003E193A" w:rsidP="00042525">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E2AEC2B" w14:textId="77777777" w:rsidR="003E193A" w:rsidRPr="00140E21" w:rsidRDefault="003E193A" w:rsidP="00042525">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3E193A" w:rsidRPr="00140E21" w14:paraId="117B9EE5" w14:textId="77777777" w:rsidTr="0004252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3D087F" w14:textId="77777777" w:rsidR="003E193A" w:rsidRPr="00140E21" w:rsidRDefault="003E193A" w:rsidP="00042525">
            <w:pPr>
              <w:pStyle w:val="TAN"/>
              <w:rPr>
                <w:rFonts w:eastAsia="Malgun Gothic"/>
              </w:rPr>
            </w:pPr>
            <w:r>
              <w:rPr>
                <w:rFonts w:eastAsia="Malgun Gothic"/>
              </w:rPr>
              <w:t>NOTE 1:</w:t>
            </w:r>
            <w:r>
              <w:rPr>
                <w:rFonts w:eastAsia="Malgun Gothic"/>
              </w:rPr>
              <w:tab/>
              <w:t xml:space="preserve">Group Data within Group Subscription Data </w:t>
            </w:r>
            <w:proofErr w:type="gramStart"/>
            <w:r>
              <w:rPr>
                <w:rFonts w:eastAsia="Malgun Gothic"/>
              </w:rPr>
              <w:t>can be managed</w:t>
            </w:r>
            <w:proofErr w:type="gramEnd"/>
            <w:r>
              <w:rPr>
                <w:rFonts w:eastAsia="Malgun Gothic"/>
              </w:rPr>
              <w:t xml:space="preserve"> using the Shared Data feature defined in TS 29.503 [52]. In that case, Shared Data is identified using Shared Data identifier and can contain additional information than the one defined in this table.</w:t>
            </w:r>
          </w:p>
        </w:tc>
      </w:tr>
    </w:tbl>
    <w:p w14:paraId="4E8B77DB" w14:textId="77777777" w:rsidR="003E193A" w:rsidRPr="00140E21" w:rsidRDefault="003E193A" w:rsidP="003E193A">
      <w:pPr>
        <w:pStyle w:val="FP"/>
        <w:rPr>
          <w:rFonts w:eastAsia="Malgun Gothic"/>
        </w:rPr>
      </w:pPr>
    </w:p>
    <w:p w14:paraId="5781DD08" w14:textId="77777777" w:rsidR="003E193A" w:rsidRPr="00140E21" w:rsidRDefault="003E193A" w:rsidP="003E193A">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C0958E5" w14:textId="77777777" w:rsidR="003E193A" w:rsidRPr="00140E21" w:rsidRDefault="003E193A" w:rsidP="003E193A">
      <w:pPr>
        <w:pStyle w:val="TH"/>
        <w:rPr>
          <w:lang w:eastAsia="zh-CN"/>
        </w:rPr>
      </w:pPr>
      <w:bookmarkStart w:id="62" w:name="_CRTable5_2_3_3_13"/>
      <w:r w:rsidRPr="00140E21">
        <w:rPr>
          <w:lang w:eastAsia="zh-CN"/>
        </w:rPr>
        <w:t xml:space="preserve">Table </w:t>
      </w:r>
      <w:bookmarkEnd w:id="62"/>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E193A" w:rsidRPr="00140E21" w14:paraId="6B395DFF" w14:textId="77777777" w:rsidTr="00042525">
        <w:tc>
          <w:tcPr>
            <w:tcW w:w="3827" w:type="dxa"/>
          </w:tcPr>
          <w:p w14:paraId="7DA40CA0" w14:textId="77777777" w:rsidR="003E193A" w:rsidRPr="00140E21" w:rsidRDefault="003E193A" w:rsidP="00042525">
            <w:pPr>
              <w:pStyle w:val="TAH"/>
              <w:rPr>
                <w:lang w:eastAsia="zh-CN"/>
              </w:rPr>
            </w:pPr>
            <w:r w:rsidRPr="00140E21">
              <w:rPr>
                <w:lang w:eastAsia="zh-CN"/>
              </w:rPr>
              <w:t>Subscription Data Types</w:t>
            </w:r>
          </w:p>
        </w:tc>
        <w:tc>
          <w:tcPr>
            <w:tcW w:w="1218" w:type="dxa"/>
          </w:tcPr>
          <w:p w14:paraId="19854240" w14:textId="77777777" w:rsidR="003E193A" w:rsidRPr="00140E21" w:rsidRDefault="003E193A" w:rsidP="00042525">
            <w:pPr>
              <w:pStyle w:val="TAH"/>
              <w:rPr>
                <w:lang w:eastAsia="zh-CN"/>
              </w:rPr>
            </w:pPr>
            <w:r w:rsidRPr="00140E21">
              <w:rPr>
                <w:lang w:eastAsia="zh-CN"/>
              </w:rPr>
              <w:t>Data Key</w:t>
            </w:r>
          </w:p>
        </w:tc>
        <w:tc>
          <w:tcPr>
            <w:tcW w:w="2326" w:type="dxa"/>
          </w:tcPr>
          <w:p w14:paraId="284B48EC" w14:textId="77777777" w:rsidR="003E193A" w:rsidRPr="00140E21" w:rsidRDefault="003E193A" w:rsidP="00042525">
            <w:pPr>
              <w:pStyle w:val="TAH"/>
              <w:rPr>
                <w:lang w:eastAsia="zh-CN"/>
              </w:rPr>
            </w:pPr>
            <w:r w:rsidRPr="00140E21">
              <w:rPr>
                <w:lang w:eastAsia="zh-CN"/>
              </w:rPr>
              <w:t>Data Sub Key</w:t>
            </w:r>
          </w:p>
        </w:tc>
      </w:tr>
      <w:tr w:rsidR="003E193A" w:rsidRPr="00140E21" w14:paraId="269439DA" w14:textId="77777777" w:rsidTr="00042525">
        <w:tc>
          <w:tcPr>
            <w:tcW w:w="3827" w:type="dxa"/>
          </w:tcPr>
          <w:p w14:paraId="12D7FECB" w14:textId="77777777" w:rsidR="003E193A" w:rsidRPr="00140E21" w:rsidRDefault="003E193A" w:rsidP="00042525">
            <w:pPr>
              <w:pStyle w:val="TAL"/>
              <w:rPr>
                <w:lang w:eastAsia="zh-CN"/>
              </w:rPr>
            </w:pPr>
            <w:r w:rsidRPr="00140E21">
              <w:t>Access and Mobility Subscription data</w:t>
            </w:r>
          </w:p>
        </w:tc>
        <w:tc>
          <w:tcPr>
            <w:tcW w:w="1218" w:type="dxa"/>
          </w:tcPr>
          <w:p w14:paraId="03566EAB" w14:textId="77777777" w:rsidR="003E193A" w:rsidRPr="00140E21" w:rsidRDefault="003E193A" w:rsidP="00042525">
            <w:pPr>
              <w:pStyle w:val="TAL"/>
              <w:rPr>
                <w:lang w:eastAsia="zh-CN"/>
              </w:rPr>
            </w:pPr>
            <w:r w:rsidRPr="00140E21">
              <w:rPr>
                <w:rFonts w:eastAsia="Malgun Gothic"/>
              </w:rPr>
              <w:t>SUPI</w:t>
            </w:r>
          </w:p>
        </w:tc>
        <w:tc>
          <w:tcPr>
            <w:tcW w:w="2326" w:type="dxa"/>
          </w:tcPr>
          <w:p w14:paraId="25E03D16" w14:textId="77777777" w:rsidR="003E193A" w:rsidRPr="00140E21" w:rsidRDefault="003E193A" w:rsidP="00042525">
            <w:pPr>
              <w:pStyle w:val="TAL"/>
              <w:rPr>
                <w:lang w:eastAsia="zh-CN"/>
              </w:rPr>
            </w:pPr>
            <w:r>
              <w:rPr>
                <w:rFonts w:eastAsia="Malgun Gothic"/>
              </w:rPr>
              <w:t>Serving PLMN ID and optionally NID</w:t>
            </w:r>
          </w:p>
        </w:tc>
      </w:tr>
      <w:tr w:rsidR="003E193A" w:rsidRPr="00140E21" w14:paraId="4854CE46" w14:textId="77777777" w:rsidTr="00042525">
        <w:tc>
          <w:tcPr>
            <w:tcW w:w="3827" w:type="dxa"/>
            <w:vAlign w:val="center"/>
          </w:tcPr>
          <w:p w14:paraId="1F7C3744" w14:textId="77777777" w:rsidR="003E193A" w:rsidRPr="00140E21" w:rsidRDefault="003E193A" w:rsidP="00042525">
            <w:pPr>
              <w:pStyle w:val="TAL"/>
            </w:pPr>
            <w:r w:rsidRPr="00140E21">
              <w:t xml:space="preserve">SMF Selection Subscription data </w:t>
            </w:r>
          </w:p>
        </w:tc>
        <w:tc>
          <w:tcPr>
            <w:tcW w:w="1218" w:type="dxa"/>
          </w:tcPr>
          <w:p w14:paraId="7B60E1B9"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4EC074FC"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614898DC" w14:textId="77777777" w:rsidTr="00042525">
        <w:tc>
          <w:tcPr>
            <w:tcW w:w="3827" w:type="dxa"/>
            <w:vAlign w:val="center"/>
          </w:tcPr>
          <w:p w14:paraId="787A2E64" w14:textId="77777777" w:rsidR="003E193A" w:rsidRPr="00140E21" w:rsidRDefault="003E193A" w:rsidP="00042525">
            <w:pPr>
              <w:pStyle w:val="TAL"/>
            </w:pPr>
            <w:r w:rsidRPr="00140E21">
              <w:t>UE context in SMF data</w:t>
            </w:r>
          </w:p>
        </w:tc>
        <w:tc>
          <w:tcPr>
            <w:tcW w:w="1218" w:type="dxa"/>
          </w:tcPr>
          <w:p w14:paraId="02529FCD"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36C93D7C" w14:textId="77777777" w:rsidR="003E193A" w:rsidRPr="00140E21" w:rsidRDefault="003E193A" w:rsidP="00042525">
            <w:pPr>
              <w:pStyle w:val="TAL"/>
              <w:rPr>
                <w:rFonts w:eastAsia="Malgun Gothic"/>
              </w:rPr>
            </w:pPr>
            <w:r w:rsidRPr="00140E21">
              <w:rPr>
                <w:rFonts w:eastAsia="Malgun Gothic"/>
              </w:rPr>
              <w:t>S-NSSAI</w:t>
            </w:r>
          </w:p>
        </w:tc>
      </w:tr>
      <w:tr w:rsidR="003E193A" w:rsidRPr="00140E21" w14:paraId="4243C212" w14:textId="77777777" w:rsidTr="00042525">
        <w:tc>
          <w:tcPr>
            <w:tcW w:w="3827" w:type="dxa"/>
          </w:tcPr>
          <w:p w14:paraId="391D2676" w14:textId="77777777" w:rsidR="003E193A" w:rsidRPr="00140E21" w:rsidRDefault="003E193A" w:rsidP="00042525">
            <w:pPr>
              <w:pStyle w:val="TAL"/>
            </w:pPr>
            <w:r w:rsidRPr="00140E21">
              <w:t xml:space="preserve">SMS Management Subscription data </w:t>
            </w:r>
          </w:p>
        </w:tc>
        <w:tc>
          <w:tcPr>
            <w:tcW w:w="1218" w:type="dxa"/>
          </w:tcPr>
          <w:p w14:paraId="2E593DFB"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30AB9A1B"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6848DCF3" w14:textId="77777777" w:rsidTr="00042525">
        <w:tc>
          <w:tcPr>
            <w:tcW w:w="3827" w:type="dxa"/>
            <w:vAlign w:val="center"/>
          </w:tcPr>
          <w:p w14:paraId="3C78F239" w14:textId="77777777" w:rsidR="003E193A" w:rsidRPr="00140E21" w:rsidRDefault="003E193A" w:rsidP="00042525">
            <w:pPr>
              <w:pStyle w:val="TAL"/>
            </w:pPr>
            <w:r w:rsidRPr="00140E21">
              <w:t>SMS Subscription data</w:t>
            </w:r>
          </w:p>
        </w:tc>
        <w:tc>
          <w:tcPr>
            <w:tcW w:w="1218" w:type="dxa"/>
          </w:tcPr>
          <w:p w14:paraId="06F14BB4"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71F1E771"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06293E41" w14:textId="77777777" w:rsidTr="00042525">
        <w:tc>
          <w:tcPr>
            <w:tcW w:w="3827" w:type="dxa"/>
            <w:tcBorders>
              <w:bottom w:val="single" w:sz="4" w:space="0" w:color="auto"/>
            </w:tcBorders>
            <w:vAlign w:val="center"/>
          </w:tcPr>
          <w:p w14:paraId="4E513CB4" w14:textId="77777777" w:rsidR="003E193A" w:rsidRPr="00140E21" w:rsidRDefault="003E193A" w:rsidP="00042525">
            <w:pPr>
              <w:pStyle w:val="TAL"/>
            </w:pPr>
            <w:r w:rsidRPr="00140E21">
              <w:t>UE Context in SMSF data</w:t>
            </w:r>
          </w:p>
        </w:tc>
        <w:tc>
          <w:tcPr>
            <w:tcW w:w="1218" w:type="dxa"/>
            <w:tcBorders>
              <w:bottom w:val="single" w:sz="4" w:space="0" w:color="auto"/>
            </w:tcBorders>
          </w:tcPr>
          <w:p w14:paraId="1D92AAD9"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1EB0F810" w14:textId="77777777" w:rsidR="003E193A" w:rsidRPr="00140E21" w:rsidRDefault="003E193A" w:rsidP="00042525">
            <w:pPr>
              <w:pStyle w:val="TAL"/>
              <w:rPr>
                <w:rFonts w:eastAsia="Malgun Gothic"/>
              </w:rPr>
            </w:pPr>
            <w:r w:rsidRPr="00140E21">
              <w:rPr>
                <w:rFonts w:eastAsia="Malgun Gothic"/>
              </w:rPr>
              <w:t>-</w:t>
            </w:r>
          </w:p>
        </w:tc>
      </w:tr>
      <w:tr w:rsidR="003E193A" w:rsidRPr="00140E21" w14:paraId="73C19CB0" w14:textId="77777777" w:rsidTr="00042525">
        <w:tc>
          <w:tcPr>
            <w:tcW w:w="3827" w:type="dxa"/>
            <w:tcBorders>
              <w:bottom w:val="nil"/>
            </w:tcBorders>
            <w:vAlign w:val="center"/>
          </w:tcPr>
          <w:p w14:paraId="7745FF2E" w14:textId="77777777" w:rsidR="003E193A" w:rsidRPr="00140E21" w:rsidRDefault="003E193A" w:rsidP="00042525">
            <w:pPr>
              <w:pStyle w:val="TAL"/>
            </w:pPr>
            <w:r w:rsidRPr="00140E21">
              <w:t>Session Management Subscription data</w:t>
            </w:r>
          </w:p>
        </w:tc>
        <w:tc>
          <w:tcPr>
            <w:tcW w:w="1218" w:type="dxa"/>
            <w:tcBorders>
              <w:bottom w:val="nil"/>
            </w:tcBorders>
          </w:tcPr>
          <w:p w14:paraId="535B710F"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760D3545" w14:textId="77777777" w:rsidR="003E193A" w:rsidRPr="00140E21" w:rsidRDefault="003E193A" w:rsidP="00042525">
            <w:pPr>
              <w:pStyle w:val="TAL"/>
              <w:rPr>
                <w:rFonts w:eastAsia="Malgun Gothic"/>
              </w:rPr>
            </w:pPr>
            <w:r w:rsidRPr="00140E21">
              <w:rPr>
                <w:rFonts w:eastAsia="Malgun Gothic"/>
              </w:rPr>
              <w:t>S-NSSAI</w:t>
            </w:r>
          </w:p>
        </w:tc>
      </w:tr>
      <w:tr w:rsidR="003E193A" w:rsidRPr="00140E21" w14:paraId="24B60F19" w14:textId="77777777" w:rsidTr="00042525">
        <w:tc>
          <w:tcPr>
            <w:tcW w:w="3827" w:type="dxa"/>
            <w:tcBorders>
              <w:top w:val="nil"/>
              <w:bottom w:val="nil"/>
            </w:tcBorders>
            <w:vAlign w:val="center"/>
          </w:tcPr>
          <w:p w14:paraId="65A4F942" w14:textId="77777777" w:rsidR="003E193A" w:rsidRPr="00140E21" w:rsidRDefault="003E193A" w:rsidP="00042525">
            <w:pPr>
              <w:pStyle w:val="TAL"/>
            </w:pPr>
          </w:p>
        </w:tc>
        <w:tc>
          <w:tcPr>
            <w:tcW w:w="1218" w:type="dxa"/>
            <w:tcBorders>
              <w:top w:val="nil"/>
              <w:bottom w:val="nil"/>
            </w:tcBorders>
          </w:tcPr>
          <w:p w14:paraId="04FB336B" w14:textId="77777777" w:rsidR="003E193A" w:rsidRPr="00140E21" w:rsidRDefault="003E193A" w:rsidP="00042525">
            <w:pPr>
              <w:pStyle w:val="TAL"/>
              <w:rPr>
                <w:rFonts w:eastAsia="Malgun Gothic"/>
              </w:rPr>
            </w:pPr>
          </w:p>
        </w:tc>
        <w:tc>
          <w:tcPr>
            <w:tcW w:w="2326" w:type="dxa"/>
          </w:tcPr>
          <w:p w14:paraId="33F04C90" w14:textId="77777777" w:rsidR="003E193A" w:rsidRPr="00140E21" w:rsidRDefault="003E193A" w:rsidP="00042525">
            <w:pPr>
              <w:pStyle w:val="TAL"/>
              <w:rPr>
                <w:rFonts w:eastAsia="Malgun Gothic"/>
              </w:rPr>
            </w:pPr>
            <w:r w:rsidRPr="00140E21">
              <w:rPr>
                <w:rFonts w:eastAsia="Malgun Gothic"/>
              </w:rPr>
              <w:t>DNN</w:t>
            </w:r>
          </w:p>
        </w:tc>
      </w:tr>
      <w:tr w:rsidR="003E193A" w:rsidRPr="00140E21" w14:paraId="0CE2AFC4" w14:textId="77777777" w:rsidTr="00042525">
        <w:tc>
          <w:tcPr>
            <w:tcW w:w="3827" w:type="dxa"/>
            <w:tcBorders>
              <w:top w:val="nil"/>
              <w:bottom w:val="single" w:sz="4" w:space="0" w:color="auto"/>
            </w:tcBorders>
            <w:vAlign w:val="center"/>
          </w:tcPr>
          <w:p w14:paraId="776E034D" w14:textId="77777777" w:rsidR="003E193A" w:rsidRPr="00140E21" w:rsidRDefault="003E193A" w:rsidP="00042525">
            <w:pPr>
              <w:pStyle w:val="TAL"/>
            </w:pPr>
          </w:p>
        </w:tc>
        <w:tc>
          <w:tcPr>
            <w:tcW w:w="1218" w:type="dxa"/>
            <w:tcBorders>
              <w:top w:val="nil"/>
            </w:tcBorders>
          </w:tcPr>
          <w:p w14:paraId="52819D47" w14:textId="77777777" w:rsidR="003E193A" w:rsidRPr="00140E21" w:rsidRDefault="003E193A" w:rsidP="00042525">
            <w:pPr>
              <w:pStyle w:val="TAL"/>
              <w:rPr>
                <w:rFonts w:eastAsia="Malgun Gothic"/>
              </w:rPr>
            </w:pPr>
          </w:p>
        </w:tc>
        <w:tc>
          <w:tcPr>
            <w:tcW w:w="2326" w:type="dxa"/>
          </w:tcPr>
          <w:p w14:paraId="517B93D2"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6E009083" w14:textId="77777777" w:rsidTr="00042525">
        <w:tc>
          <w:tcPr>
            <w:tcW w:w="3827" w:type="dxa"/>
            <w:tcBorders>
              <w:bottom w:val="nil"/>
            </w:tcBorders>
            <w:vAlign w:val="center"/>
          </w:tcPr>
          <w:p w14:paraId="6F7DA8D3" w14:textId="77777777" w:rsidR="003E193A" w:rsidRPr="00140E21" w:rsidRDefault="003E193A" w:rsidP="00042525">
            <w:pPr>
              <w:pStyle w:val="TAL"/>
            </w:pPr>
            <w:r w:rsidRPr="00140E21">
              <w:t>Identifier translation</w:t>
            </w:r>
          </w:p>
        </w:tc>
        <w:tc>
          <w:tcPr>
            <w:tcW w:w="1218" w:type="dxa"/>
          </w:tcPr>
          <w:p w14:paraId="42C29074" w14:textId="77777777" w:rsidR="003E193A" w:rsidRPr="00140E21" w:rsidRDefault="003E193A" w:rsidP="00042525">
            <w:pPr>
              <w:pStyle w:val="TAL"/>
              <w:rPr>
                <w:rFonts w:eastAsia="Malgun Gothic"/>
              </w:rPr>
            </w:pPr>
            <w:r w:rsidRPr="00140E21">
              <w:rPr>
                <w:rFonts w:eastAsia="Malgun Gothic"/>
              </w:rPr>
              <w:t>GPSI</w:t>
            </w:r>
          </w:p>
        </w:tc>
        <w:tc>
          <w:tcPr>
            <w:tcW w:w="2326" w:type="dxa"/>
          </w:tcPr>
          <w:p w14:paraId="3D2C77E6" w14:textId="77777777" w:rsidR="003E193A" w:rsidRPr="00140E21" w:rsidRDefault="003E193A" w:rsidP="00042525">
            <w:pPr>
              <w:pStyle w:val="TAL"/>
              <w:rPr>
                <w:rFonts w:eastAsia="Malgun Gothic"/>
              </w:rPr>
            </w:pPr>
            <w:r w:rsidRPr="00140E21">
              <w:rPr>
                <w:rFonts w:eastAsia="Malgun Gothic"/>
              </w:rPr>
              <w:t>-</w:t>
            </w:r>
          </w:p>
        </w:tc>
      </w:tr>
      <w:tr w:rsidR="003E193A" w:rsidRPr="007658D3" w14:paraId="39383F57" w14:textId="77777777" w:rsidTr="00042525">
        <w:tc>
          <w:tcPr>
            <w:tcW w:w="3827" w:type="dxa"/>
            <w:tcBorders>
              <w:top w:val="nil"/>
            </w:tcBorders>
            <w:vAlign w:val="center"/>
          </w:tcPr>
          <w:p w14:paraId="26B4E941" w14:textId="77777777" w:rsidR="003E193A" w:rsidRPr="00140E21" w:rsidRDefault="003E193A" w:rsidP="00042525">
            <w:pPr>
              <w:pStyle w:val="TAL"/>
            </w:pPr>
          </w:p>
        </w:tc>
        <w:tc>
          <w:tcPr>
            <w:tcW w:w="1218" w:type="dxa"/>
          </w:tcPr>
          <w:p w14:paraId="0565193D"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1285FC99" w14:textId="77777777" w:rsidR="003E193A" w:rsidRPr="00797690" w:rsidRDefault="003E193A" w:rsidP="00042525">
            <w:pPr>
              <w:pStyle w:val="TAL"/>
              <w:rPr>
                <w:rFonts w:eastAsia="Malgun Gothic"/>
                <w:lang w:val="fr-FR"/>
              </w:rPr>
            </w:pPr>
            <w:r w:rsidRPr="00797690">
              <w:rPr>
                <w:rFonts w:eastAsia="Malgun Gothic"/>
                <w:lang w:val="fr-FR"/>
              </w:rPr>
              <w:t>Application Port ID, MTC Provider Information, AF Identifier</w:t>
            </w:r>
          </w:p>
        </w:tc>
      </w:tr>
      <w:tr w:rsidR="003E193A" w:rsidRPr="00140E21" w14:paraId="53FF66FA" w14:textId="77777777" w:rsidTr="00042525">
        <w:tc>
          <w:tcPr>
            <w:tcW w:w="3827" w:type="dxa"/>
            <w:vAlign w:val="center"/>
          </w:tcPr>
          <w:p w14:paraId="3DE2CA91" w14:textId="77777777" w:rsidR="003E193A" w:rsidRPr="00140E21" w:rsidRDefault="003E193A" w:rsidP="00042525">
            <w:pPr>
              <w:pStyle w:val="TAL"/>
            </w:pPr>
            <w:r w:rsidRPr="00140E21">
              <w:t>Slice Selection Subscription data</w:t>
            </w:r>
          </w:p>
        </w:tc>
        <w:tc>
          <w:tcPr>
            <w:tcW w:w="1218" w:type="dxa"/>
          </w:tcPr>
          <w:p w14:paraId="4081EDF9"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5393465E" w14:textId="77777777" w:rsidR="003E193A" w:rsidRPr="00140E21" w:rsidRDefault="003E193A" w:rsidP="00042525">
            <w:pPr>
              <w:pStyle w:val="TAL"/>
              <w:rPr>
                <w:rFonts w:eastAsia="Malgun Gothic"/>
              </w:rPr>
            </w:pPr>
            <w:r>
              <w:rPr>
                <w:rFonts w:eastAsia="Malgun Gothic"/>
              </w:rPr>
              <w:t>Serving PLMN ID and optionally NID</w:t>
            </w:r>
          </w:p>
        </w:tc>
      </w:tr>
      <w:tr w:rsidR="003E193A" w:rsidRPr="00140E21" w14:paraId="0425C988" w14:textId="77777777" w:rsidTr="00042525">
        <w:tc>
          <w:tcPr>
            <w:tcW w:w="3827" w:type="dxa"/>
            <w:vAlign w:val="center"/>
          </w:tcPr>
          <w:p w14:paraId="081E7511" w14:textId="77777777" w:rsidR="003E193A" w:rsidRPr="00140E21" w:rsidRDefault="003E193A" w:rsidP="00042525">
            <w:pPr>
              <w:pStyle w:val="TAL"/>
            </w:pPr>
            <w:r w:rsidRPr="00140E21">
              <w:t>Intersystem continuity Context</w:t>
            </w:r>
          </w:p>
        </w:tc>
        <w:tc>
          <w:tcPr>
            <w:tcW w:w="1218" w:type="dxa"/>
          </w:tcPr>
          <w:p w14:paraId="137DC467"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5AE451DF" w14:textId="77777777" w:rsidR="003E193A" w:rsidRPr="00140E21" w:rsidRDefault="003E193A" w:rsidP="00042525">
            <w:pPr>
              <w:pStyle w:val="TAL"/>
              <w:rPr>
                <w:rFonts w:eastAsia="Malgun Gothic"/>
              </w:rPr>
            </w:pPr>
            <w:r w:rsidRPr="00140E21">
              <w:rPr>
                <w:rFonts w:eastAsia="Malgun Gothic"/>
              </w:rPr>
              <w:t>DNN</w:t>
            </w:r>
          </w:p>
        </w:tc>
      </w:tr>
      <w:tr w:rsidR="003E193A" w:rsidRPr="00140E21" w14:paraId="74731046" w14:textId="77777777" w:rsidTr="00042525">
        <w:tc>
          <w:tcPr>
            <w:tcW w:w="3827" w:type="dxa"/>
            <w:vAlign w:val="center"/>
          </w:tcPr>
          <w:p w14:paraId="38B12100" w14:textId="77777777" w:rsidR="003E193A" w:rsidRPr="00140E21" w:rsidRDefault="003E193A" w:rsidP="00042525">
            <w:pPr>
              <w:pStyle w:val="TAL"/>
            </w:pPr>
            <w:r w:rsidRPr="00140E21">
              <w:t>LCS privacy</w:t>
            </w:r>
          </w:p>
        </w:tc>
        <w:tc>
          <w:tcPr>
            <w:tcW w:w="1218" w:type="dxa"/>
          </w:tcPr>
          <w:p w14:paraId="7E4BD87C"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3EBD04EF" w14:textId="77777777" w:rsidR="003E193A" w:rsidRPr="00140E21" w:rsidRDefault="003E193A" w:rsidP="00042525">
            <w:pPr>
              <w:pStyle w:val="TAL"/>
              <w:rPr>
                <w:rFonts w:eastAsia="Malgun Gothic"/>
              </w:rPr>
            </w:pPr>
            <w:r>
              <w:rPr>
                <w:rFonts w:eastAsia="Malgun Gothic"/>
              </w:rPr>
              <w:t>-</w:t>
            </w:r>
          </w:p>
        </w:tc>
      </w:tr>
      <w:tr w:rsidR="003E193A" w:rsidRPr="00140E21" w14:paraId="01D4EA4C" w14:textId="77777777" w:rsidTr="00042525">
        <w:tc>
          <w:tcPr>
            <w:tcW w:w="3827" w:type="dxa"/>
            <w:vAlign w:val="center"/>
          </w:tcPr>
          <w:p w14:paraId="7D444A42" w14:textId="77777777" w:rsidR="003E193A" w:rsidRPr="00140E21" w:rsidRDefault="003E193A" w:rsidP="00042525">
            <w:pPr>
              <w:pStyle w:val="TAL"/>
            </w:pPr>
            <w:r>
              <w:t>Ranging/</w:t>
            </w:r>
            <w:proofErr w:type="spellStart"/>
            <w:r>
              <w:t>Sidelink</w:t>
            </w:r>
            <w:proofErr w:type="spellEnd"/>
            <w:r>
              <w:t xml:space="preserve"> Positioning privacy</w:t>
            </w:r>
          </w:p>
        </w:tc>
        <w:tc>
          <w:tcPr>
            <w:tcW w:w="1218" w:type="dxa"/>
          </w:tcPr>
          <w:p w14:paraId="3FE1B77E"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51493DCE" w14:textId="77777777" w:rsidR="003E193A" w:rsidRPr="00140E21" w:rsidRDefault="003E193A" w:rsidP="00042525">
            <w:pPr>
              <w:pStyle w:val="TAL"/>
              <w:rPr>
                <w:rFonts w:eastAsia="Malgun Gothic"/>
              </w:rPr>
            </w:pPr>
            <w:r>
              <w:rPr>
                <w:rFonts w:eastAsia="Malgun Gothic"/>
              </w:rPr>
              <w:t>-</w:t>
            </w:r>
          </w:p>
        </w:tc>
      </w:tr>
      <w:tr w:rsidR="003E193A" w:rsidRPr="00140E21" w14:paraId="07C05FAC" w14:textId="77777777" w:rsidTr="00042525">
        <w:tc>
          <w:tcPr>
            <w:tcW w:w="3827" w:type="dxa"/>
            <w:vAlign w:val="center"/>
          </w:tcPr>
          <w:p w14:paraId="602D0CA5" w14:textId="77777777" w:rsidR="003E193A" w:rsidRPr="00140E21" w:rsidRDefault="003E193A" w:rsidP="00042525">
            <w:pPr>
              <w:pStyle w:val="TAL"/>
            </w:pPr>
            <w:r w:rsidRPr="00140E21">
              <w:t>LCS mobile origination</w:t>
            </w:r>
          </w:p>
        </w:tc>
        <w:tc>
          <w:tcPr>
            <w:tcW w:w="1218" w:type="dxa"/>
          </w:tcPr>
          <w:p w14:paraId="3B4B0823"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4883EA4D" w14:textId="77777777" w:rsidR="003E193A" w:rsidRPr="00140E21" w:rsidRDefault="003E193A" w:rsidP="00042525">
            <w:pPr>
              <w:pStyle w:val="TAL"/>
              <w:rPr>
                <w:rFonts w:eastAsia="Malgun Gothic"/>
              </w:rPr>
            </w:pPr>
            <w:r>
              <w:rPr>
                <w:rFonts w:eastAsia="Malgun Gothic"/>
              </w:rPr>
              <w:t>-</w:t>
            </w:r>
          </w:p>
        </w:tc>
      </w:tr>
      <w:tr w:rsidR="003E193A" w:rsidRPr="00140E21" w14:paraId="5FDC011F" w14:textId="77777777" w:rsidTr="00042525">
        <w:tc>
          <w:tcPr>
            <w:tcW w:w="3827" w:type="dxa"/>
            <w:vAlign w:val="center"/>
          </w:tcPr>
          <w:p w14:paraId="7A22F8D6" w14:textId="77777777" w:rsidR="003E193A" w:rsidRPr="00140E21" w:rsidRDefault="003E193A" w:rsidP="00042525">
            <w:pPr>
              <w:pStyle w:val="TAL"/>
            </w:pPr>
            <w:r>
              <w:t>User consent</w:t>
            </w:r>
          </w:p>
        </w:tc>
        <w:tc>
          <w:tcPr>
            <w:tcW w:w="1218" w:type="dxa"/>
          </w:tcPr>
          <w:p w14:paraId="2AB12227"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6878081C" w14:textId="77777777" w:rsidR="003E193A" w:rsidRPr="00140E21" w:rsidRDefault="003E193A" w:rsidP="00042525">
            <w:pPr>
              <w:pStyle w:val="TAL"/>
              <w:rPr>
                <w:rFonts w:eastAsia="Malgun Gothic"/>
              </w:rPr>
            </w:pPr>
            <w:r>
              <w:rPr>
                <w:rFonts w:eastAsia="Malgun Gothic"/>
              </w:rPr>
              <w:t>Purpose</w:t>
            </w:r>
          </w:p>
        </w:tc>
      </w:tr>
      <w:tr w:rsidR="003E193A" w:rsidRPr="00140E21" w14:paraId="33E6F3CC" w14:textId="77777777" w:rsidTr="00042525">
        <w:tc>
          <w:tcPr>
            <w:tcW w:w="3827" w:type="dxa"/>
            <w:vAlign w:val="center"/>
          </w:tcPr>
          <w:p w14:paraId="1623F222" w14:textId="77777777" w:rsidR="003E193A" w:rsidRPr="00140E21" w:rsidRDefault="003E193A" w:rsidP="00042525">
            <w:pPr>
              <w:pStyle w:val="TAL"/>
            </w:pPr>
            <w:r>
              <w:t>UE reachability</w:t>
            </w:r>
          </w:p>
        </w:tc>
        <w:tc>
          <w:tcPr>
            <w:tcW w:w="1218" w:type="dxa"/>
          </w:tcPr>
          <w:p w14:paraId="7C0CBD18"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0FBF2B25" w14:textId="77777777" w:rsidR="003E193A" w:rsidRPr="00140E21" w:rsidRDefault="003E193A" w:rsidP="00042525">
            <w:pPr>
              <w:pStyle w:val="TAL"/>
              <w:rPr>
                <w:rFonts w:eastAsia="Malgun Gothic"/>
              </w:rPr>
            </w:pPr>
            <w:r>
              <w:rPr>
                <w:rFonts w:eastAsia="Malgun Gothic"/>
              </w:rPr>
              <w:t>-</w:t>
            </w:r>
          </w:p>
        </w:tc>
      </w:tr>
      <w:tr w:rsidR="003E193A" w:rsidRPr="00140E21" w14:paraId="2D6EB04D" w14:textId="77777777" w:rsidTr="00042525">
        <w:tc>
          <w:tcPr>
            <w:tcW w:w="3827" w:type="dxa"/>
            <w:vAlign w:val="center"/>
          </w:tcPr>
          <w:p w14:paraId="3E23AC48" w14:textId="77777777" w:rsidR="003E193A" w:rsidRDefault="003E193A" w:rsidP="00042525">
            <w:pPr>
              <w:pStyle w:val="TAL"/>
            </w:pPr>
            <w:r>
              <w:t>V2X Subscription data</w:t>
            </w:r>
          </w:p>
        </w:tc>
        <w:tc>
          <w:tcPr>
            <w:tcW w:w="1218" w:type="dxa"/>
          </w:tcPr>
          <w:p w14:paraId="79951175" w14:textId="77777777" w:rsidR="003E193A" w:rsidRPr="00140E21" w:rsidRDefault="003E193A" w:rsidP="00042525">
            <w:pPr>
              <w:pStyle w:val="TAL"/>
              <w:rPr>
                <w:rFonts w:eastAsia="Malgun Gothic"/>
              </w:rPr>
            </w:pPr>
            <w:r w:rsidRPr="00140E21">
              <w:rPr>
                <w:rFonts w:eastAsia="Malgun Gothic"/>
              </w:rPr>
              <w:t>SUPI</w:t>
            </w:r>
          </w:p>
        </w:tc>
        <w:tc>
          <w:tcPr>
            <w:tcW w:w="2326" w:type="dxa"/>
          </w:tcPr>
          <w:p w14:paraId="66CBA465" w14:textId="77777777" w:rsidR="003E193A" w:rsidRDefault="003E193A" w:rsidP="00042525">
            <w:pPr>
              <w:pStyle w:val="TAL"/>
              <w:rPr>
                <w:rFonts w:eastAsia="Malgun Gothic"/>
              </w:rPr>
            </w:pPr>
            <w:r>
              <w:rPr>
                <w:rFonts w:eastAsia="Malgun Gothic"/>
              </w:rPr>
              <w:t>-</w:t>
            </w:r>
          </w:p>
        </w:tc>
      </w:tr>
      <w:tr w:rsidR="003E193A" w:rsidRPr="00140E21" w14:paraId="4323BA2F" w14:textId="77777777" w:rsidTr="00042525">
        <w:tc>
          <w:tcPr>
            <w:tcW w:w="3827" w:type="dxa"/>
            <w:vAlign w:val="center"/>
          </w:tcPr>
          <w:p w14:paraId="0A6E4C3F" w14:textId="77777777" w:rsidR="003E193A" w:rsidRDefault="003E193A" w:rsidP="00042525">
            <w:pPr>
              <w:pStyle w:val="TAL"/>
            </w:pPr>
            <w:proofErr w:type="spellStart"/>
            <w:r>
              <w:t>ProSe</w:t>
            </w:r>
            <w:proofErr w:type="spellEnd"/>
            <w:r>
              <w:t xml:space="preserve"> Subscription data</w:t>
            </w:r>
          </w:p>
        </w:tc>
        <w:tc>
          <w:tcPr>
            <w:tcW w:w="1218" w:type="dxa"/>
          </w:tcPr>
          <w:p w14:paraId="446FD14C" w14:textId="77777777" w:rsidR="003E193A" w:rsidRPr="00140E21" w:rsidRDefault="003E193A" w:rsidP="00042525">
            <w:pPr>
              <w:pStyle w:val="TAL"/>
              <w:rPr>
                <w:rFonts w:eastAsia="Malgun Gothic"/>
              </w:rPr>
            </w:pPr>
            <w:r>
              <w:rPr>
                <w:rFonts w:eastAsia="Malgun Gothic"/>
              </w:rPr>
              <w:t>SUPI</w:t>
            </w:r>
          </w:p>
        </w:tc>
        <w:tc>
          <w:tcPr>
            <w:tcW w:w="2326" w:type="dxa"/>
          </w:tcPr>
          <w:p w14:paraId="10BD243C" w14:textId="77777777" w:rsidR="003E193A" w:rsidRDefault="003E193A" w:rsidP="00042525">
            <w:pPr>
              <w:pStyle w:val="TAL"/>
              <w:rPr>
                <w:rFonts w:eastAsia="Malgun Gothic"/>
              </w:rPr>
            </w:pPr>
            <w:r>
              <w:rPr>
                <w:rFonts w:eastAsia="Malgun Gothic"/>
              </w:rPr>
              <w:t>-</w:t>
            </w:r>
          </w:p>
        </w:tc>
      </w:tr>
      <w:tr w:rsidR="003E193A" w:rsidRPr="00140E21" w14:paraId="5BAB043C" w14:textId="77777777" w:rsidTr="00042525">
        <w:tc>
          <w:tcPr>
            <w:tcW w:w="3827" w:type="dxa"/>
            <w:vAlign w:val="center"/>
          </w:tcPr>
          <w:p w14:paraId="4CAA733E" w14:textId="77777777" w:rsidR="003E193A" w:rsidRDefault="003E193A" w:rsidP="00042525">
            <w:pPr>
              <w:pStyle w:val="TAL"/>
            </w:pPr>
            <w:r>
              <w:t>MBS Subscription data</w:t>
            </w:r>
          </w:p>
        </w:tc>
        <w:tc>
          <w:tcPr>
            <w:tcW w:w="1218" w:type="dxa"/>
          </w:tcPr>
          <w:p w14:paraId="4213E704" w14:textId="77777777" w:rsidR="003E193A" w:rsidRDefault="003E193A" w:rsidP="00042525">
            <w:pPr>
              <w:pStyle w:val="TAL"/>
              <w:rPr>
                <w:rFonts w:eastAsia="Malgun Gothic"/>
              </w:rPr>
            </w:pPr>
            <w:r>
              <w:rPr>
                <w:rFonts w:eastAsia="Malgun Gothic"/>
              </w:rPr>
              <w:t>SUPI</w:t>
            </w:r>
          </w:p>
        </w:tc>
        <w:tc>
          <w:tcPr>
            <w:tcW w:w="2326" w:type="dxa"/>
          </w:tcPr>
          <w:p w14:paraId="109267F6" w14:textId="77777777" w:rsidR="003E193A" w:rsidRDefault="003E193A" w:rsidP="00042525">
            <w:pPr>
              <w:pStyle w:val="TAL"/>
              <w:rPr>
                <w:rFonts w:eastAsia="Malgun Gothic"/>
              </w:rPr>
            </w:pPr>
            <w:r>
              <w:rPr>
                <w:rFonts w:eastAsia="Malgun Gothic"/>
              </w:rPr>
              <w:t>-</w:t>
            </w:r>
          </w:p>
        </w:tc>
      </w:tr>
      <w:tr w:rsidR="003E193A" w:rsidRPr="00140E21" w14:paraId="4F9E0B5E" w14:textId="77777777" w:rsidTr="00042525">
        <w:tc>
          <w:tcPr>
            <w:tcW w:w="3827" w:type="dxa"/>
            <w:vAlign w:val="center"/>
          </w:tcPr>
          <w:p w14:paraId="4ACE50A8" w14:textId="77777777" w:rsidR="003E193A" w:rsidRDefault="003E193A" w:rsidP="00042525">
            <w:pPr>
              <w:pStyle w:val="TAL"/>
            </w:pPr>
            <w:r>
              <w:t>A2X Subscription data</w:t>
            </w:r>
          </w:p>
        </w:tc>
        <w:tc>
          <w:tcPr>
            <w:tcW w:w="1218" w:type="dxa"/>
          </w:tcPr>
          <w:p w14:paraId="67F91538" w14:textId="77777777" w:rsidR="003E193A" w:rsidRDefault="003E193A" w:rsidP="00042525">
            <w:pPr>
              <w:pStyle w:val="TAL"/>
              <w:rPr>
                <w:rFonts w:eastAsia="Malgun Gothic"/>
              </w:rPr>
            </w:pPr>
            <w:r>
              <w:rPr>
                <w:rFonts w:eastAsia="Malgun Gothic"/>
              </w:rPr>
              <w:t>SUPI</w:t>
            </w:r>
          </w:p>
        </w:tc>
        <w:tc>
          <w:tcPr>
            <w:tcW w:w="2326" w:type="dxa"/>
          </w:tcPr>
          <w:p w14:paraId="59AFFD87" w14:textId="77777777" w:rsidR="003E193A" w:rsidRDefault="003E193A" w:rsidP="00042525">
            <w:pPr>
              <w:pStyle w:val="TAL"/>
              <w:rPr>
                <w:rFonts w:eastAsia="Malgun Gothic"/>
              </w:rPr>
            </w:pPr>
            <w:r>
              <w:rPr>
                <w:rFonts w:eastAsia="Malgun Gothic"/>
              </w:rPr>
              <w:t>-</w:t>
            </w:r>
          </w:p>
        </w:tc>
      </w:tr>
      <w:tr w:rsidR="003E193A" w:rsidRPr="00140E21" w14:paraId="37D0D07F" w14:textId="77777777" w:rsidTr="00042525">
        <w:tc>
          <w:tcPr>
            <w:tcW w:w="3827" w:type="dxa"/>
            <w:vAlign w:val="center"/>
          </w:tcPr>
          <w:p w14:paraId="7D27017E" w14:textId="77777777" w:rsidR="003E193A" w:rsidRDefault="003E193A" w:rsidP="00042525">
            <w:pPr>
              <w:pStyle w:val="TAL"/>
            </w:pPr>
            <w:r>
              <w:t>Ranging/</w:t>
            </w:r>
            <w:proofErr w:type="spellStart"/>
            <w:r>
              <w:t>Sidelink</w:t>
            </w:r>
            <w:proofErr w:type="spellEnd"/>
            <w:r>
              <w:t xml:space="preserve"> Positioning Subscription data</w:t>
            </w:r>
          </w:p>
        </w:tc>
        <w:tc>
          <w:tcPr>
            <w:tcW w:w="1218" w:type="dxa"/>
          </w:tcPr>
          <w:p w14:paraId="5C7131A3" w14:textId="77777777" w:rsidR="003E193A" w:rsidRDefault="003E193A" w:rsidP="00042525">
            <w:pPr>
              <w:pStyle w:val="TAL"/>
              <w:rPr>
                <w:rFonts w:eastAsia="Malgun Gothic"/>
              </w:rPr>
            </w:pPr>
            <w:r>
              <w:rPr>
                <w:rFonts w:eastAsia="Malgun Gothic"/>
              </w:rPr>
              <w:t>SUPI</w:t>
            </w:r>
          </w:p>
        </w:tc>
        <w:tc>
          <w:tcPr>
            <w:tcW w:w="2326" w:type="dxa"/>
          </w:tcPr>
          <w:p w14:paraId="7D8A2595" w14:textId="77777777" w:rsidR="003E193A" w:rsidRDefault="003E193A" w:rsidP="00042525">
            <w:pPr>
              <w:pStyle w:val="TAL"/>
              <w:rPr>
                <w:rFonts w:eastAsia="Malgun Gothic"/>
              </w:rPr>
            </w:pPr>
            <w:r>
              <w:rPr>
                <w:rFonts w:eastAsia="Malgun Gothic"/>
              </w:rPr>
              <w:t>-</w:t>
            </w:r>
          </w:p>
        </w:tc>
      </w:tr>
    </w:tbl>
    <w:p w14:paraId="60DB6C48" w14:textId="77777777" w:rsidR="003E193A" w:rsidRPr="00140E21" w:rsidRDefault="003E193A" w:rsidP="003E193A">
      <w:pPr>
        <w:pStyle w:val="FP"/>
        <w:rPr>
          <w:lang w:eastAsia="zh-CN"/>
        </w:rPr>
      </w:pPr>
    </w:p>
    <w:p w14:paraId="5CD5DF52" w14:textId="77777777" w:rsidR="003E193A" w:rsidRPr="00140E21" w:rsidRDefault="003E193A" w:rsidP="003E193A">
      <w:pPr>
        <w:pStyle w:val="TH"/>
        <w:rPr>
          <w:lang w:eastAsia="zh-CN"/>
        </w:rPr>
      </w:pPr>
      <w:bookmarkStart w:id="63" w:name="_CRTable5_2_3_3_14"/>
      <w:r w:rsidRPr="00140E21">
        <w:rPr>
          <w:lang w:eastAsia="zh-CN"/>
        </w:rPr>
        <w:lastRenderedPageBreak/>
        <w:t xml:space="preserve">Table </w:t>
      </w:r>
      <w:bookmarkEnd w:id="63"/>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E193A" w:rsidRPr="00140E21" w14:paraId="23C83490" w14:textId="77777777" w:rsidTr="00042525">
        <w:tc>
          <w:tcPr>
            <w:tcW w:w="3827" w:type="dxa"/>
            <w:tcBorders>
              <w:bottom w:val="single" w:sz="4" w:space="0" w:color="auto"/>
            </w:tcBorders>
          </w:tcPr>
          <w:p w14:paraId="13E52C7A" w14:textId="77777777" w:rsidR="003E193A" w:rsidRPr="00140E21" w:rsidRDefault="003E193A" w:rsidP="00042525">
            <w:pPr>
              <w:pStyle w:val="TAH"/>
              <w:rPr>
                <w:lang w:eastAsia="zh-CN"/>
              </w:rPr>
            </w:pPr>
            <w:r w:rsidRPr="00140E21">
              <w:rPr>
                <w:lang w:eastAsia="zh-CN"/>
              </w:rPr>
              <w:t>Subscription Data Types</w:t>
            </w:r>
          </w:p>
        </w:tc>
        <w:tc>
          <w:tcPr>
            <w:tcW w:w="1218" w:type="dxa"/>
          </w:tcPr>
          <w:p w14:paraId="59E7F612" w14:textId="77777777" w:rsidR="003E193A" w:rsidRPr="00140E21" w:rsidRDefault="003E193A" w:rsidP="00042525">
            <w:pPr>
              <w:pStyle w:val="TAH"/>
              <w:rPr>
                <w:lang w:eastAsia="zh-CN"/>
              </w:rPr>
            </w:pPr>
            <w:r w:rsidRPr="00140E21">
              <w:rPr>
                <w:lang w:eastAsia="zh-CN"/>
              </w:rPr>
              <w:t>Data Key</w:t>
            </w:r>
          </w:p>
        </w:tc>
        <w:tc>
          <w:tcPr>
            <w:tcW w:w="2326" w:type="dxa"/>
          </w:tcPr>
          <w:p w14:paraId="32D801C2" w14:textId="77777777" w:rsidR="003E193A" w:rsidRPr="00140E21" w:rsidRDefault="003E193A" w:rsidP="00042525">
            <w:pPr>
              <w:pStyle w:val="TAH"/>
              <w:rPr>
                <w:lang w:eastAsia="zh-CN"/>
              </w:rPr>
            </w:pPr>
            <w:r w:rsidRPr="00140E21">
              <w:rPr>
                <w:lang w:eastAsia="zh-CN"/>
              </w:rPr>
              <w:t>Data Sub Key</w:t>
            </w:r>
          </w:p>
        </w:tc>
      </w:tr>
      <w:tr w:rsidR="003E193A" w:rsidRPr="00140E21" w14:paraId="2AEEB79E" w14:textId="77777777" w:rsidTr="00042525">
        <w:tc>
          <w:tcPr>
            <w:tcW w:w="3827" w:type="dxa"/>
            <w:tcBorders>
              <w:bottom w:val="nil"/>
            </w:tcBorders>
            <w:vAlign w:val="center"/>
          </w:tcPr>
          <w:p w14:paraId="52953DEC" w14:textId="77777777" w:rsidR="003E193A" w:rsidRPr="00140E21" w:rsidRDefault="003E193A" w:rsidP="00042525">
            <w:pPr>
              <w:pStyle w:val="TAL"/>
              <w:rPr>
                <w:lang w:eastAsia="zh-CN"/>
              </w:rPr>
            </w:pPr>
            <w:r w:rsidRPr="00140E21">
              <w:t>Group Identifier translation</w:t>
            </w:r>
          </w:p>
        </w:tc>
        <w:tc>
          <w:tcPr>
            <w:tcW w:w="1218" w:type="dxa"/>
          </w:tcPr>
          <w:p w14:paraId="427556C2" w14:textId="77777777" w:rsidR="003E193A" w:rsidRPr="00140E21" w:rsidRDefault="003E193A" w:rsidP="00042525">
            <w:pPr>
              <w:pStyle w:val="TAL"/>
              <w:rPr>
                <w:lang w:eastAsia="zh-CN"/>
              </w:rPr>
            </w:pPr>
            <w:r w:rsidRPr="00140E21">
              <w:rPr>
                <w:lang w:eastAsia="zh-CN"/>
              </w:rPr>
              <w:t>External Group Identifier</w:t>
            </w:r>
          </w:p>
        </w:tc>
        <w:tc>
          <w:tcPr>
            <w:tcW w:w="2326" w:type="dxa"/>
          </w:tcPr>
          <w:p w14:paraId="2A8E2A04" w14:textId="77777777" w:rsidR="003E193A" w:rsidRPr="00140E21" w:rsidRDefault="003E193A" w:rsidP="00042525">
            <w:pPr>
              <w:pStyle w:val="TAL"/>
              <w:rPr>
                <w:lang w:eastAsia="zh-CN"/>
              </w:rPr>
            </w:pPr>
            <w:r>
              <w:rPr>
                <w:lang w:eastAsia="zh-CN"/>
              </w:rPr>
              <w:t>-</w:t>
            </w:r>
          </w:p>
        </w:tc>
      </w:tr>
      <w:tr w:rsidR="003E193A" w:rsidRPr="00140E21" w14:paraId="5C81925E" w14:textId="77777777" w:rsidTr="00042525">
        <w:tc>
          <w:tcPr>
            <w:tcW w:w="3827" w:type="dxa"/>
            <w:tcBorders>
              <w:top w:val="nil"/>
              <w:bottom w:val="single" w:sz="4" w:space="0" w:color="auto"/>
            </w:tcBorders>
            <w:vAlign w:val="center"/>
          </w:tcPr>
          <w:p w14:paraId="2306EBE9" w14:textId="77777777" w:rsidR="003E193A" w:rsidRPr="00140E21" w:rsidRDefault="003E193A" w:rsidP="00042525">
            <w:pPr>
              <w:pStyle w:val="TAL"/>
            </w:pPr>
          </w:p>
        </w:tc>
        <w:tc>
          <w:tcPr>
            <w:tcW w:w="1218" w:type="dxa"/>
            <w:tcBorders>
              <w:bottom w:val="single" w:sz="4" w:space="0" w:color="auto"/>
            </w:tcBorders>
          </w:tcPr>
          <w:p w14:paraId="5B95165F" w14:textId="77777777" w:rsidR="003E193A" w:rsidRPr="00140E21" w:rsidRDefault="003E193A" w:rsidP="00042525">
            <w:pPr>
              <w:pStyle w:val="TAL"/>
              <w:rPr>
                <w:lang w:eastAsia="zh-CN"/>
              </w:rPr>
            </w:pPr>
            <w:r>
              <w:rPr>
                <w:lang w:eastAsia="zh-CN"/>
              </w:rPr>
              <w:t>Internal Group Identifier</w:t>
            </w:r>
          </w:p>
        </w:tc>
        <w:tc>
          <w:tcPr>
            <w:tcW w:w="2326" w:type="dxa"/>
            <w:tcBorders>
              <w:bottom w:val="single" w:sz="4" w:space="0" w:color="auto"/>
            </w:tcBorders>
          </w:tcPr>
          <w:p w14:paraId="0188145B" w14:textId="77777777" w:rsidR="003E193A" w:rsidRPr="00140E21" w:rsidRDefault="003E193A" w:rsidP="00042525">
            <w:pPr>
              <w:pStyle w:val="TAL"/>
              <w:rPr>
                <w:lang w:eastAsia="zh-CN"/>
              </w:rPr>
            </w:pPr>
            <w:r>
              <w:rPr>
                <w:lang w:eastAsia="zh-CN"/>
              </w:rPr>
              <w:t>-</w:t>
            </w:r>
          </w:p>
        </w:tc>
      </w:tr>
      <w:tr w:rsidR="003E193A" w:rsidRPr="00140E21" w14:paraId="4E8D0D77" w14:textId="77777777" w:rsidTr="00042525">
        <w:tc>
          <w:tcPr>
            <w:tcW w:w="3827" w:type="dxa"/>
            <w:tcBorders>
              <w:top w:val="single" w:sz="4" w:space="0" w:color="auto"/>
            </w:tcBorders>
            <w:vAlign w:val="center"/>
          </w:tcPr>
          <w:p w14:paraId="71D8F989" w14:textId="77777777" w:rsidR="003E193A" w:rsidRPr="00140E21" w:rsidRDefault="003E193A" w:rsidP="00042525">
            <w:pPr>
              <w:pStyle w:val="TAL"/>
            </w:pPr>
            <w:r>
              <w:t>Group Data</w:t>
            </w:r>
          </w:p>
        </w:tc>
        <w:tc>
          <w:tcPr>
            <w:tcW w:w="1218" w:type="dxa"/>
            <w:tcBorders>
              <w:top w:val="single" w:sz="4" w:space="0" w:color="auto"/>
            </w:tcBorders>
          </w:tcPr>
          <w:p w14:paraId="2BE9FCD3" w14:textId="77777777" w:rsidR="003E193A" w:rsidRDefault="003E193A" w:rsidP="00042525">
            <w:pPr>
              <w:pStyle w:val="TAL"/>
              <w:rPr>
                <w:lang w:eastAsia="zh-CN"/>
              </w:rPr>
            </w:pPr>
            <w:r>
              <w:rPr>
                <w:lang w:eastAsia="zh-CN"/>
              </w:rPr>
              <w:t>Internal Group Identifier</w:t>
            </w:r>
          </w:p>
        </w:tc>
        <w:tc>
          <w:tcPr>
            <w:tcW w:w="2326" w:type="dxa"/>
            <w:tcBorders>
              <w:top w:val="single" w:sz="4" w:space="0" w:color="auto"/>
            </w:tcBorders>
          </w:tcPr>
          <w:p w14:paraId="4A94EE76" w14:textId="77777777" w:rsidR="003E193A" w:rsidRDefault="003E193A" w:rsidP="00042525">
            <w:pPr>
              <w:pStyle w:val="TAL"/>
              <w:rPr>
                <w:lang w:eastAsia="zh-CN"/>
              </w:rPr>
            </w:pPr>
            <w:r>
              <w:rPr>
                <w:lang w:eastAsia="zh-CN"/>
              </w:rPr>
              <w:t>-</w:t>
            </w:r>
          </w:p>
        </w:tc>
      </w:tr>
    </w:tbl>
    <w:p w14:paraId="144A7DF4" w14:textId="77777777" w:rsidR="003E193A" w:rsidRPr="00140E21" w:rsidRDefault="003E193A" w:rsidP="003E193A">
      <w:pPr>
        <w:pStyle w:val="FP"/>
        <w:rPr>
          <w:lang w:eastAsia="zh-CN"/>
        </w:rPr>
      </w:pPr>
    </w:p>
    <w:p w14:paraId="08CEA674" w14:textId="77777777" w:rsidR="003E193A" w:rsidRPr="00140E21" w:rsidRDefault="003E193A" w:rsidP="003E193A">
      <w:pPr>
        <w:rPr>
          <w:lang w:eastAsia="zh-CN"/>
        </w:rPr>
      </w:pPr>
      <w:r w:rsidRPr="00140E21">
        <w:rPr>
          <w:lang w:eastAsia="zh-CN"/>
        </w:rPr>
        <w:t xml:space="preserve">Wireline access specific subscription data parameters </w:t>
      </w:r>
      <w:proofErr w:type="gramStart"/>
      <w:r w:rsidRPr="00140E21">
        <w:rPr>
          <w:lang w:eastAsia="zh-CN"/>
        </w:rPr>
        <w:t>are specified</w:t>
      </w:r>
      <w:proofErr w:type="gramEnd"/>
      <w:r w:rsidRPr="00140E21">
        <w:rPr>
          <w:lang w:eastAsia="zh-CN"/>
        </w:rPr>
        <w:t xml:space="preserve"> in TS</w:t>
      </w:r>
      <w:r>
        <w:rPr>
          <w:lang w:eastAsia="zh-CN"/>
        </w:rPr>
        <w:t> </w:t>
      </w:r>
      <w:r w:rsidRPr="00140E21">
        <w:rPr>
          <w:lang w:eastAsia="zh-CN"/>
        </w:rPr>
        <w:t>23.316</w:t>
      </w:r>
      <w:r>
        <w:rPr>
          <w:lang w:eastAsia="zh-CN"/>
        </w:rPr>
        <w:t> </w:t>
      </w:r>
      <w:r w:rsidRPr="00140E21">
        <w:rPr>
          <w:lang w:eastAsia="zh-CN"/>
        </w:rPr>
        <w:t>[53].</w:t>
      </w:r>
    </w:p>
    <w:p w14:paraId="1381D28C" w14:textId="28DD2C0A" w:rsidR="00353385" w:rsidRDefault="00353385" w:rsidP="00353385">
      <w:pPr>
        <w:jc w:val="center"/>
        <w:rPr>
          <w:noProof/>
          <w:color w:val="FF0000"/>
          <w:sz w:val="32"/>
          <w:szCs w:val="32"/>
        </w:rPr>
      </w:pPr>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75074091" w14:textId="77777777" w:rsidR="003E193A" w:rsidRDefault="003E193A" w:rsidP="00EB604B">
      <w:pPr>
        <w:pStyle w:val="Heading4"/>
        <w:rPr>
          <w:lang w:eastAsia="zh-CN"/>
        </w:rPr>
      </w:pPr>
    </w:p>
    <w:bookmarkEnd w:id="10"/>
    <w:bookmarkEnd w:id="53"/>
    <w:p w14:paraId="129851B9" w14:textId="77777777" w:rsidR="003E0C64" w:rsidRDefault="003E0C64" w:rsidP="008C6A25">
      <w:pPr>
        <w:pStyle w:val="Heading2"/>
      </w:pPr>
    </w:p>
    <w:sectPr w:rsidR="003E0C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F4EF48" w16cex:dateUtc="2024-08-07T14:36:00Z"/>
  <w16cex:commentExtensible w16cex:durableId="113D3F46" w16cex:dateUtc="2024-08-07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0E7FAC" w16cid:durableId="0BF4EF48"/>
  <w16cid:commentId w16cid:paraId="1C27F153" w16cid:durableId="7E5F741D"/>
  <w16cid:commentId w16cid:paraId="3C5596D6" w16cid:durableId="113D3F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DBB76" w14:textId="77777777" w:rsidR="00E135C6" w:rsidRDefault="00E135C6">
      <w:r>
        <w:separator/>
      </w:r>
    </w:p>
  </w:endnote>
  <w:endnote w:type="continuationSeparator" w:id="0">
    <w:p w14:paraId="7158390B" w14:textId="77777777" w:rsidR="00E135C6" w:rsidRDefault="00E135C6">
      <w:r>
        <w:continuationSeparator/>
      </w:r>
    </w:p>
  </w:endnote>
  <w:endnote w:type="continuationNotice" w:id="1">
    <w:p w14:paraId="44251CAF" w14:textId="77777777" w:rsidR="00E135C6" w:rsidRDefault="00E13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333FB2" w14:textId="77777777" w:rsidR="00E135C6" w:rsidRDefault="00E135C6">
      <w:r>
        <w:separator/>
      </w:r>
    </w:p>
  </w:footnote>
  <w:footnote w:type="continuationSeparator" w:id="0">
    <w:p w14:paraId="7310C0AB" w14:textId="77777777" w:rsidR="00E135C6" w:rsidRDefault="00E135C6">
      <w:r>
        <w:continuationSeparator/>
      </w:r>
    </w:p>
  </w:footnote>
  <w:footnote w:type="continuationNotice" w:id="1">
    <w:p w14:paraId="2994643B" w14:textId="77777777" w:rsidR="00E135C6" w:rsidRDefault="00E13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17541" w14:textId="77777777" w:rsidR="00042525" w:rsidRDefault="000425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3999E9" w14:textId="77777777" w:rsidR="00042525" w:rsidRDefault="000425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22FC4" w14:textId="77777777" w:rsidR="00042525" w:rsidRDefault="000425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14B97" w14:textId="77777777" w:rsidR="00042525" w:rsidRDefault="00042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10"/>
  </w:num>
  <w:num w:numId="2">
    <w:abstractNumId w:val="19"/>
  </w:num>
  <w:num w:numId="3">
    <w:abstractNumId w:val="18"/>
  </w:num>
  <w:num w:numId="4">
    <w:abstractNumId w:val="13"/>
  </w:num>
  <w:num w:numId="5">
    <w:abstractNumId w:val="16"/>
  </w:num>
  <w:num w:numId="6">
    <w:abstractNumId w:val="15"/>
  </w:num>
  <w:num w:numId="7">
    <w:abstractNumId w:val="12"/>
  </w:num>
  <w:num w:numId="8">
    <w:abstractNumId w:val="14"/>
  </w:num>
  <w:num w:numId="9">
    <w:abstractNumId w:val="11"/>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087"/>
    <w:rsid w:val="00012778"/>
    <w:rsid w:val="000133A5"/>
    <w:rsid w:val="00013AE4"/>
    <w:rsid w:val="00014B36"/>
    <w:rsid w:val="00015765"/>
    <w:rsid w:val="000157D0"/>
    <w:rsid w:val="00015AB8"/>
    <w:rsid w:val="000219B4"/>
    <w:rsid w:val="00022E4A"/>
    <w:rsid w:val="00025459"/>
    <w:rsid w:val="00026506"/>
    <w:rsid w:val="00027648"/>
    <w:rsid w:val="0003160E"/>
    <w:rsid w:val="00031895"/>
    <w:rsid w:val="00032877"/>
    <w:rsid w:val="000409DF"/>
    <w:rsid w:val="00042525"/>
    <w:rsid w:val="0004340A"/>
    <w:rsid w:val="000459D9"/>
    <w:rsid w:val="00047CA7"/>
    <w:rsid w:val="000523B0"/>
    <w:rsid w:val="00055FDD"/>
    <w:rsid w:val="00056784"/>
    <w:rsid w:val="0005782B"/>
    <w:rsid w:val="00061991"/>
    <w:rsid w:val="00061AE9"/>
    <w:rsid w:val="00067FF1"/>
    <w:rsid w:val="0007000A"/>
    <w:rsid w:val="00070A37"/>
    <w:rsid w:val="000734AA"/>
    <w:rsid w:val="000754ED"/>
    <w:rsid w:val="00075967"/>
    <w:rsid w:val="00080FB2"/>
    <w:rsid w:val="00081BAC"/>
    <w:rsid w:val="00082AED"/>
    <w:rsid w:val="00085FE6"/>
    <w:rsid w:val="00090493"/>
    <w:rsid w:val="000913E5"/>
    <w:rsid w:val="00096127"/>
    <w:rsid w:val="00096CC5"/>
    <w:rsid w:val="00096DFF"/>
    <w:rsid w:val="000A02C4"/>
    <w:rsid w:val="000A1FBE"/>
    <w:rsid w:val="000A2617"/>
    <w:rsid w:val="000A3815"/>
    <w:rsid w:val="000A52BC"/>
    <w:rsid w:val="000A5AFB"/>
    <w:rsid w:val="000A6394"/>
    <w:rsid w:val="000A64C6"/>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61C3"/>
    <w:rsid w:val="000F6F1F"/>
    <w:rsid w:val="000F769C"/>
    <w:rsid w:val="00103DDA"/>
    <w:rsid w:val="00104A7A"/>
    <w:rsid w:val="00112A26"/>
    <w:rsid w:val="001137A3"/>
    <w:rsid w:val="0012211D"/>
    <w:rsid w:val="00124179"/>
    <w:rsid w:val="001251BE"/>
    <w:rsid w:val="001253DB"/>
    <w:rsid w:val="00127E13"/>
    <w:rsid w:val="00130415"/>
    <w:rsid w:val="001304B9"/>
    <w:rsid w:val="00131147"/>
    <w:rsid w:val="00133F26"/>
    <w:rsid w:val="001360A8"/>
    <w:rsid w:val="001434DA"/>
    <w:rsid w:val="00143874"/>
    <w:rsid w:val="00143FDF"/>
    <w:rsid w:val="001457C9"/>
    <w:rsid w:val="00145D43"/>
    <w:rsid w:val="00146E77"/>
    <w:rsid w:val="00146EDE"/>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5F6E"/>
    <w:rsid w:val="001765E9"/>
    <w:rsid w:val="0017724C"/>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B5"/>
    <w:rsid w:val="001B61AC"/>
    <w:rsid w:val="001B7A65"/>
    <w:rsid w:val="001C031C"/>
    <w:rsid w:val="001C2EB7"/>
    <w:rsid w:val="001C33B4"/>
    <w:rsid w:val="001C42E0"/>
    <w:rsid w:val="001C5F26"/>
    <w:rsid w:val="001C7B78"/>
    <w:rsid w:val="001C7C7A"/>
    <w:rsid w:val="001D136A"/>
    <w:rsid w:val="001D2084"/>
    <w:rsid w:val="001D2784"/>
    <w:rsid w:val="001D2DB5"/>
    <w:rsid w:val="001D4EE6"/>
    <w:rsid w:val="001E1E05"/>
    <w:rsid w:val="001E2375"/>
    <w:rsid w:val="001E3137"/>
    <w:rsid w:val="001E41F3"/>
    <w:rsid w:val="001E5F64"/>
    <w:rsid w:val="001E6704"/>
    <w:rsid w:val="001F01DE"/>
    <w:rsid w:val="001F4C74"/>
    <w:rsid w:val="001F5293"/>
    <w:rsid w:val="001F74F4"/>
    <w:rsid w:val="001F768F"/>
    <w:rsid w:val="00203556"/>
    <w:rsid w:val="00205E69"/>
    <w:rsid w:val="00205FE0"/>
    <w:rsid w:val="00207B26"/>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40DD"/>
    <w:rsid w:val="00264690"/>
    <w:rsid w:val="002647A3"/>
    <w:rsid w:val="002648D2"/>
    <w:rsid w:val="00265CC9"/>
    <w:rsid w:val="00266305"/>
    <w:rsid w:val="0026711B"/>
    <w:rsid w:val="00267CD6"/>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09A4"/>
    <w:rsid w:val="002E10F6"/>
    <w:rsid w:val="002E2284"/>
    <w:rsid w:val="002E472E"/>
    <w:rsid w:val="002F1584"/>
    <w:rsid w:val="002F5AC4"/>
    <w:rsid w:val="003021C2"/>
    <w:rsid w:val="0030478C"/>
    <w:rsid w:val="00305409"/>
    <w:rsid w:val="0030688D"/>
    <w:rsid w:val="0031146A"/>
    <w:rsid w:val="003116B3"/>
    <w:rsid w:val="0031314B"/>
    <w:rsid w:val="00313B0A"/>
    <w:rsid w:val="00313E66"/>
    <w:rsid w:val="00314018"/>
    <w:rsid w:val="00315FCE"/>
    <w:rsid w:val="00317875"/>
    <w:rsid w:val="003212F3"/>
    <w:rsid w:val="00321C6C"/>
    <w:rsid w:val="00323512"/>
    <w:rsid w:val="003235EB"/>
    <w:rsid w:val="00327615"/>
    <w:rsid w:val="00336504"/>
    <w:rsid w:val="003409A4"/>
    <w:rsid w:val="00342B55"/>
    <w:rsid w:val="00342EB6"/>
    <w:rsid w:val="00344340"/>
    <w:rsid w:val="0034682A"/>
    <w:rsid w:val="003501F1"/>
    <w:rsid w:val="003531AA"/>
    <w:rsid w:val="00353385"/>
    <w:rsid w:val="0035558B"/>
    <w:rsid w:val="00356A61"/>
    <w:rsid w:val="003609EF"/>
    <w:rsid w:val="00360CD9"/>
    <w:rsid w:val="003613F1"/>
    <w:rsid w:val="0036231A"/>
    <w:rsid w:val="003626EF"/>
    <w:rsid w:val="00363F25"/>
    <w:rsid w:val="00364FD4"/>
    <w:rsid w:val="00366F15"/>
    <w:rsid w:val="00367520"/>
    <w:rsid w:val="0037230F"/>
    <w:rsid w:val="00372EC0"/>
    <w:rsid w:val="00374DD4"/>
    <w:rsid w:val="003758D3"/>
    <w:rsid w:val="00386438"/>
    <w:rsid w:val="00390DA9"/>
    <w:rsid w:val="003919E4"/>
    <w:rsid w:val="00392ADE"/>
    <w:rsid w:val="003949EF"/>
    <w:rsid w:val="00396291"/>
    <w:rsid w:val="0039689B"/>
    <w:rsid w:val="003A0ED7"/>
    <w:rsid w:val="003A13DA"/>
    <w:rsid w:val="003A2BD5"/>
    <w:rsid w:val="003A449A"/>
    <w:rsid w:val="003A4714"/>
    <w:rsid w:val="003A4B17"/>
    <w:rsid w:val="003A59FD"/>
    <w:rsid w:val="003A5B16"/>
    <w:rsid w:val="003B0CED"/>
    <w:rsid w:val="003B1BC1"/>
    <w:rsid w:val="003B2B16"/>
    <w:rsid w:val="003B2CAB"/>
    <w:rsid w:val="003B38EC"/>
    <w:rsid w:val="003B4CFC"/>
    <w:rsid w:val="003B50C6"/>
    <w:rsid w:val="003B5CED"/>
    <w:rsid w:val="003B7090"/>
    <w:rsid w:val="003C04F1"/>
    <w:rsid w:val="003C180B"/>
    <w:rsid w:val="003C1E17"/>
    <w:rsid w:val="003C28B0"/>
    <w:rsid w:val="003C64F2"/>
    <w:rsid w:val="003D0C46"/>
    <w:rsid w:val="003D0DF4"/>
    <w:rsid w:val="003D2389"/>
    <w:rsid w:val="003D3590"/>
    <w:rsid w:val="003E01DC"/>
    <w:rsid w:val="003E0C64"/>
    <w:rsid w:val="003E193A"/>
    <w:rsid w:val="003E1A36"/>
    <w:rsid w:val="003E2520"/>
    <w:rsid w:val="003E732E"/>
    <w:rsid w:val="003F0B9E"/>
    <w:rsid w:val="003F212A"/>
    <w:rsid w:val="003F29A0"/>
    <w:rsid w:val="003F4E7D"/>
    <w:rsid w:val="003F5D6A"/>
    <w:rsid w:val="003F7E0C"/>
    <w:rsid w:val="00403594"/>
    <w:rsid w:val="00405E3E"/>
    <w:rsid w:val="004075C0"/>
    <w:rsid w:val="00407DD1"/>
    <w:rsid w:val="00410371"/>
    <w:rsid w:val="00410BD6"/>
    <w:rsid w:val="00411A5E"/>
    <w:rsid w:val="00413C5D"/>
    <w:rsid w:val="004144D1"/>
    <w:rsid w:val="00417AC8"/>
    <w:rsid w:val="00417F22"/>
    <w:rsid w:val="00423DA1"/>
    <w:rsid w:val="004242F1"/>
    <w:rsid w:val="00434E56"/>
    <w:rsid w:val="004365DC"/>
    <w:rsid w:val="00437F45"/>
    <w:rsid w:val="004401F8"/>
    <w:rsid w:val="004413CC"/>
    <w:rsid w:val="00442D2A"/>
    <w:rsid w:val="00443BBA"/>
    <w:rsid w:val="004441B0"/>
    <w:rsid w:val="00444E8B"/>
    <w:rsid w:val="00445B48"/>
    <w:rsid w:val="00446B24"/>
    <w:rsid w:val="004571AD"/>
    <w:rsid w:val="00460D5F"/>
    <w:rsid w:val="00465A14"/>
    <w:rsid w:val="00465A6C"/>
    <w:rsid w:val="00466C15"/>
    <w:rsid w:val="00466F8A"/>
    <w:rsid w:val="004706BB"/>
    <w:rsid w:val="00473315"/>
    <w:rsid w:val="00473482"/>
    <w:rsid w:val="00473911"/>
    <w:rsid w:val="00476288"/>
    <w:rsid w:val="0047658B"/>
    <w:rsid w:val="00476C28"/>
    <w:rsid w:val="00477522"/>
    <w:rsid w:val="004801A0"/>
    <w:rsid w:val="004817A7"/>
    <w:rsid w:val="00482094"/>
    <w:rsid w:val="004825B0"/>
    <w:rsid w:val="0048428E"/>
    <w:rsid w:val="00485CF3"/>
    <w:rsid w:val="0049064A"/>
    <w:rsid w:val="004911D5"/>
    <w:rsid w:val="00496627"/>
    <w:rsid w:val="00496C44"/>
    <w:rsid w:val="00497B13"/>
    <w:rsid w:val="004A07A1"/>
    <w:rsid w:val="004A263F"/>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136D2"/>
    <w:rsid w:val="005137F5"/>
    <w:rsid w:val="005141D9"/>
    <w:rsid w:val="005147AC"/>
    <w:rsid w:val="00514B2E"/>
    <w:rsid w:val="0051580D"/>
    <w:rsid w:val="0051630A"/>
    <w:rsid w:val="00516618"/>
    <w:rsid w:val="005201AE"/>
    <w:rsid w:val="00521B14"/>
    <w:rsid w:val="00525501"/>
    <w:rsid w:val="00533C84"/>
    <w:rsid w:val="00535E28"/>
    <w:rsid w:val="0053617E"/>
    <w:rsid w:val="005374CC"/>
    <w:rsid w:val="00540323"/>
    <w:rsid w:val="0054147B"/>
    <w:rsid w:val="005414D0"/>
    <w:rsid w:val="00544510"/>
    <w:rsid w:val="00544C19"/>
    <w:rsid w:val="00545D4A"/>
    <w:rsid w:val="005465D6"/>
    <w:rsid w:val="00547111"/>
    <w:rsid w:val="00550033"/>
    <w:rsid w:val="00551E99"/>
    <w:rsid w:val="00552156"/>
    <w:rsid w:val="00555DB9"/>
    <w:rsid w:val="00557334"/>
    <w:rsid w:val="0056360B"/>
    <w:rsid w:val="00566DEF"/>
    <w:rsid w:val="00570112"/>
    <w:rsid w:val="005715A5"/>
    <w:rsid w:val="00574B8E"/>
    <w:rsid w:val="00575C57"/>
    <w:rsid w:val="0058088C"/>
    <w:rsid w:val="00581260"/>
    <w:rsid w:val="00582336"/>
    <w:rsid w:val="005827BB"/>
    <w:rsid w:val="005835D2"/>
    <w:rsid w:val="005856C3"/>
    <w:rsid w:val="005910DC"/>
    <w:rsid w:val="00591169"/>
    <w:rsid w:val="00592D74"/>
    <w:rsid w:val="00592E26"/>
    <w:rsid w:val="0059300C"/>
    <w:rsid w:val="005939DA"/>
    <w:rsid w:val="00597C5D"/>
    <w:rsid w:val="005A03F9"/>
    <w:rsid w:val="005A067E"/>
    <w:rsid w:val="005A1842"/>
    <w:rsid w:val="005A202B"/>
    <w:rsid w:val="005A2BC9"/>
    <w:rsid w:val="005A35D1"/>
    <w:rsid w:val="005A4FC6"/>
    <w:rsid w:val="005A5225"/>
    <w:rsid w:val="005A5FC9"/>
    <w:rsid w:val="005B1778"/>
    <w:rsid w:val="005B3A51"/>
    <w:rsid w:val="005B6F65"/>
    <w:rsid w:val="005C1284"/>
    <w:rsid w:val="005C28DC"/>
    <w:rsid w:val="005C5747"/>
    <w:rsid w:val="005C5E60"/>
    <w:rsid w:val="005D08A2"/>
    <w:rsid w:val="005D1739"/>
    <w:rsid w:val="005D21A8"/>
    <w:rsid w:val="005D2C83"/>
    <w:rsid w:val="005D47E9"/>
    <w:rsid w:val="005D47EC"/>
    <w:rsid w:val="005D5338"/>
    <w:rsid w:val="005D5ED1"/>
    <w:rsid w:val="005D6FC2"/>
    <w:rsid w:val="005E0ADE"/>
    <w:rsid w:val="005E2C44"/>
    <w:rsid w:val="005E473D"/>
    <w:rsid w:val="005F2B40"/>
    <w:rsid w:val="005F48B4"/>
    <w:rsid w:val="005F5E69"/>
    <w:rsid w:val="005F6ACB"/>
    <w:rsid w:val="0060115A"/>
    <w:rsid w:val="00603641"/>
    <w:rsid w:val="00603772"/>
    <w:rsid w:val="006103C5"/>
    <w:rsid w:val="00612C21"/>
    <w:rsid w:val="006146C5"/>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A44"/>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2C1A"/>
    <w:rsid w:val="006C3A0D"/>
    <w:rsid w:val="006C4814"/>
    <w:rsid w:val="006D0A1D"/>
    <w:rsid w:val="006D6AD0"/>
    <w:rsid w:val="006D700E"/>
    <w:rsid w:val="006D78D4"/>
    <w:rsid w:val="006D7F9C"/>
    <w:rsid w:val="006E1A72"/>
    <w:rsid w:val="006E21FB"/>
    <w:rsid w:val="006E361B"/>
    <w:rsid w:val="006E389B"/>
    <w:rsid w:val="006E3FB3"/>
    <w:rsid w:val="006E77BD"/>
    <w:rsid w:val="006F1645"/>
    <w:rsid w:val="006F1D2C"/>
    <w:rsid w:val="006F2CCF"/>
    <w:rsid w:val="006F3EC2"/>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2EF1"/>
    <w:rsid w:val="00767E25"/>
    <w:rsid w:val="00770AE7"/>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FBC"/>
    <w:rsid w:val="007977A8"/>
    <w:rsid w:val="00797944"/>
    <w:rsid w:val="007A06FB"/>
    <w:rsid w:val="007A2210"/>
    <w:rsid w:val="007A2DAA"/>
    <w:rsid w:val="007A46DC"/>
    <w:rsid w:val="007A5386"/>
    <w:rsid w:val="007A6554"/>
    <w:rsid w:val="007A7819"/>
    <w:rsid w:val="007B1706"/>
    <w:rsid w:val="007B2547"/>
    <w:rsid w:val="007B4656"/>
    <w:rsid w:val="007B512A"/>
    <w:rsid w:val="007B7A22"/>
    <w:rsid w:val="007C0AD1"/>
    <w:rsid w:val="007C0FC3"/>
    <w:rsid w:val="007C1A75"/>
    <w:rsid w:val="007C2097"/>
    <w:rsid w:val="007C5877"/>
    <w:rsid w:val="007C7077"/>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70D9"/>
    <w:rsid w:val="00812602"/>
    <w:rsid w:val="008230D3"/>
    <w:rsid w:val="008241A5"/>
    <w:rsid w:val="00825489"/>
    <w:rsid w:val="0082677E"/>
    <w:rsid w:val="008279FA"/>
    <w:rsid w:val="00831771"/>
    <w:rsid w:val="00832085"/>
    <w:rsid w:val="008342CB"/>
    <w:rsid w:val="00834BA1"/>
    <w:rsid w:val="00836C08"/>
    <w:rsid w:val="00836C8D"/>
    <w:rsid w:val="0083795F"/>
    <w:rsid w:val="00842CB6"/>
    <w:rsid w:val="00845B76"/>
    <w:rsid w:val="0085100A"/>
    <w:rsid w:val="0085159E"/>
    <w:rsid w:val="0085229F"/>
    <w:rsid w:val="00852695"/>
    <w:rsid w:val="008534E9"/>
    <w:rsid w:val="00854A94"/>
    <w:rsid w:val="00857A78"/>
    <w:rsid w:val="00857AB1"/>
    <w:rsid w:val="00861CB4"/>
    <w:rsid w:val="008626E7"/>
    <w:rsid w:val="00862B26"/>
    <w:rsid w:val="00862B80"/>
    <w:rsid w:val="00865325"/>
    <w:rsid w:val="0086663A"/>
    <w:rsid w:val="00866D3F"/>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29DC"/>
    <w:rsid w:val="008B2C63"/>
    <w:rsid w:val="008B42D1"/>
    <w:rsid w:val="008B4A9A"/>
    <w:rsid w:val="008B50A1"/>
    <w:rsid w:val="008C0B98"/>
    <w:rsid w:val="008C1DDA"/>
    <w:rsid w:val="008C430A"/>
    <w:rsid w:val="008C54B6"/>
    <w:rsid w:val="008C6A25"/>
    <w:rsid w:val="008C74C7"/>
    <w:rsid w:val="008D0401"/>
    <w:rsid w:val="008D05D5"/>
    <w:rsid w:val="008D214A"/>
    <w:rsid w:val="008D3CCC"/>
    <w:rsid w:val="008E25E3"/>
    <w:rsid w:val="008E30DC"/>
    <w:rsid w:val="008E3A2E"/>
    <w:rsid w:val="008E4FEA"/>
    <w:rsid w:val="008E50E4"/>
    <w:rsid w:val="008E6886"/>
    <w:rsid w:val="008F1774"/>
    <w:rsid w:val="008F18B7"/>
    <w:rsid w:val="008F1A10"/>
    <w:rsid w:val="008F1D77"/>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24B7"/>
    <w:rsid w:val="009832A3"/>
    <w:rsid w:val="00983995"/>
    <w:rsid w:val="00984344"/>
    <w:rsid w:val="00990390"/>
    <w:rsid w:val="009911D4"/>
    <w:rsid w:val="00991B88"/>
    <w:rsid w:val="00991DEC"/>
    <w:rsid w:val="00995FD0"/>
    <w:rsid w:val="009A0D77"/>
    <w:rsid w:val="009A3FB2"/>
    <w:rsid w:val="009A4B0F"/>
    <w:rsid w:val="009A5207"/>
    <w:rsid w:val="009A5753"/>
    <w:rsid w:val="009A579D"/>
    <w:rsid w:val="009A5EA6"/>
    <w:rsid w:val="009A71AC"/>
    <w:rsid w:val="009A7E97"/>
    <w:rsid w:val="009B195F"/>
    <w:rsid w:val="009B2B94"/>
    <w:rsid w:val="009B3D6D"/>
    <w:rsid w:val="009B4061"/>
    <w:rsid w:val="009B64AD"/>
    <w:rsid w:val="009B7B7A"/>
    <w:rsid w:val="009C082E"/>
    <w:rsid w:val="009C1592"/>
    <w:rsid w:val="009C275D"/>
    <w:rsid w:val="009C2F5B"/>
    <w:rsid w:val="009C32D0"/>
    <w:rsid w:val="009C3350"/>
    <w:rsid w:val="009C3685"/>
    <w:rsid w:val="009C3D41"/>
    <w:rsid w:val="009C75A9"/>
    <w:rsid w:val="009D0145"/>
    <w:rsid w:val="009D15D2"/>
    <w:rsid w:val="009D2794"/>
    <w:rsid w:val="009D65D8"/>
    <w:rsid w:val="009E3297"/>
    <w:rsid w:val="009E4846"/>
    <w:rsid w:val="009E5345"/>
    <w:rsid w:val="009F046D"/>
    <w:rsid w:val="009F25F8"/>
    <w:rsid w:val="009F2A88"/>
    <w:rsid w:val="009F3FC2"/>
    <w:rsid w:val="009F561F"/>
    <w:rsid w:val="009F58ED"/>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575"/>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ED4"/>
    <w:rsid w:val="00A633F3"/>
    <w:rsid w:val="00A6568B"/>
    <w:rsid w:val="00A66369"/>
    <w:rsid w:val="00A668D9"/>
    <w:rsid w:val="00A67F76"/>
    <w:rsid w:val="00A701CB"/>
    <w:rsid w:val="00A70E57"/>
    <w:rsid w:val="00A759DF"/>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D77F2"/>
    <w:rsid w:val="00AF099F"/>
    <w:rsid w:val="00AF0A84"/>
    <w:rsid w:val="00AF0C13"/>
    <w:rsid w:val="00AF3733"/>
    <w:rsid w:val="00AF43CF"/>
    <w:rsid w:val="00AF4891"/>
    <w:rsid w:val="00AF5478"/>
    <w:rsid w:val="00AF6B32"/>
    <w:rsid w:val="00B01035"/>
    <w:rsid w:val="00B0485B"/>
    <w:rsid w:val="00B056B7"/>
    <w:rsid w:val="00B05F58"/>
    <w:rsid w:val="00B06BBF"/>
    <w:rsid w:val="00B10F3E"/>
    <w:rsid w:val="00B11026"/>
    <w:rsid w:val="00B11825"/>
    <w:rsid w:val="00B13A06"/>
    <w:rsid w:val="00B145BD"/>
    <w:rsid w:val="00B14C64"/>
    <w:rsid w:val="00B1724D"/>
    <w:rsid w:val="00B178D4"/>
    <w:rsid w:val="00B20ACD"/>
    <w:rsid w:val="00B22FA8"/>
    <w:rsid w:val="00B245BA"/>
    <w:rsid w:val="00B258BB"/>
    <w:rsid w:val="00B30CB0"/>
    <w:rsid w:val="00B36941"/>
    <w:rsid w:val="00B4053A"/>
    <w:rsid w:val="00B40957"/>
    <w:rsid w:val="00B42E76"/>
    <w:rsid w:val="00B46BFF"/>
    <w:rsid w:val="00B50EF2"/>
    <w:rsid w:val="00B537C5"/>
    <w:rsid w:val="00B549F7"/>
    <w:rsid w:val="00B54EF8"/>
    <w:rsid w:val="00B5581E"/>
    <w:rsid w:val="00B570FE"/>
    <w:rsid w:val="00B575E6"/>
    <w:rsid w:val="00B60023"/>
    <w:rsid w:val="00B608FF"/>
    <w:rsid w:val="00B609B4"/>
    <w:rsid w:val="00B6114D"/>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5319"/>
    <w:rsid w:val="00BC6E9B"/>
    <w:rsid w:val="00BC783F"/>
    <w:rsid w:val="00BD1AC6"/>
    <w:rsid w:val="00BD215E"/>
    <w:rsid w:val="00BD279D"/>
    <w:rsid w:val="00BD31DB"/>
    <w:rsid w:val="00BD43CA"/>
    <w:rsid w:val="00BD6BB8"/>
    <w:rsid w:val="00BE2682"/>
    <w:rsid w:val="00BE3E11"/>
    <w:rsid w:val="00BE4F6C"/>
    <w:rsid w:val="00BE5973"/>
    <w:rsid w:val="00BE6474"/>
    <w:rsid w:val="00BF08F9"/>
    <w:rsid w:val="00BF146D"/>
    <w:rsid w:val="00BF218F"/>
    <w:rsid w:val="00BF2F00"/>
    <w:rsid w:val="00BF348A"/>
    <w:rsid w:val="00BF6157"/>
    <w:rsid w:val="00BF79A5"/>
    <w:rsid w:val="00C02D61"/>
    <w:rsid w:val="00C05CD3"/>
    <w:rsid w:val="00C1259F"/>
    <w:rsid w:val="00C15B91"/>
    <w:rsid w:val="00C201EF"/>
    <w:rsid w:val="00C204B6"/>
    <w:rsid w:val="00C21718"/>
    <w:rsid w:val="00C23505"/>
    <w:rsid w:val="00C325CD"/>
    <w:rsid w:val="00C32E78"/>
    <w:rsid w:val="00C331DA"/>
    <w:rsid w:val="00C33969"/>
    <w:rsid w:val="00C34507"/>
    <w:rsid w:val="00C36ABC"/>
    <w:rsid w:val="00C458B3"/>
    <w:rsid w:val="00C45B9C"/>
    <w:rsid w:val="00C46CE0"/>
    <w:rsid w:val="00C47836"/>
    <w:rsid w:val="00C502CB"/>
    <w:rsid w:val="00C5168F"/>
    <w:rsid w:val="00C51B57"/>
    <w:rsid w:val="00C51E4A"/>
    <w:rsid w:val="00C52D3A"/>
    <w:rsid w:val="00C54505"/>
    <w:rsid w:val="00C545CF"/>
    <w:rsid w:val="00C55571"/>
    <w:rsid w:val="00C55B19"/>
    <w:rsid w:val="00C60621"/>
    <w:rsid w:val="00C6117C"/>
    <w:rsid w:val="00C616D8"/>
    <w:rsid w:val="00C62ADE"/>
    <w:rsid w:val="00C660FF"/>
    <w:rsid w:val="00C66BA2"/>
    <w:rsid w:val="00C7028A"/>
    <w:rsid w:val="00C70A8F"/>
    <w:rsid w:val="00C72F78"/>
    <w:rsid w:val="00C802FF"/>
    <w:rsid w:val="00C80A54"/>
    <w:rsid w:val="00C84A1C"/>
    <w:rsid w:val="00C85B8C"/>
    <w:rsid w:val="00C85EC0"/>
    <w:rsid w:val="00C86786"/>
    <w:rsid w:val="00C86A17"/>
    <w:rsid w:val="00C86CED"/>
    <w:rsid w:val="00C870F6"/>
    <w:rsid w:val="00C91F1B"/>
    <w:rsid w:val="00C91FD5"/>
    <w:rsid w:val="00C92A9E"/>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420"/>
    <w:rsid w:val="00CD2692"/>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5E3"/>
    <w:rsid w:val="00D02F12"/>
    <w:rsid w:val="00D03D85"/>
    <w:rsid w:val="00D03F9A"/>
    <w:rsid w:val="00D049DE"/>
    <w:rsid w:val="00D06953"/>
    <w:rsid w:val="00D06D51"/>
    <w:rsid w:val="00D13878"/>
    <w:rsid w:val="00D22187"/>
    <w:rsid w:val="00D222B8"/>
    <w:rsid w:val="00D23312"/>
    <w:rsid w:val="00D24991"/>
    <w:rsid w:val="00D266B8"/>
    <w:rsid w:val="00D26A5F"/>
    <w:rsid w:val="00D26D5C"/>
    <w:rsid w:val="00D30D4E"/>
    <w:rsid w:val="00D30E80"/>
    <w:rsid w:val="00D319B2"/>
    <w:rsid w:val="00D33CB8"/>
    <w:rsid w:val="00D34D9F"/>
    <w:rsid w:val="00D34E07"/>
    <w:rsid w:val="00D35A46"/>
    <w:rsid w:val="00D35A8F"/>
    <w:rsid w:val="00D36FAC"/>
    <w:rsid w:val="00D37B8D"/>
    <w:rsid w:val="00D40B06"/>
    <w:rsid w:val="00D41624"/>
    <w:rsid w:val="00D4324D"/>
    <w:rsid w:val="00D45A02"/>
    <w:rsid w:val="00D4623D"/>
    <w:rsid w:val="00D46479"/>
    <w:rsid w:val="00D4697A"/>
    <w:rsid w:val="00D47861"/>
    <w:rsid w:val="00D50255"/>
    <w:rsid w:val="00D50C53"/>
    <w:rsid w:val="00D51C77"/>
    <w:rsid w:val="00D54A28"/>
    <w:rsid w:val="00D5526D"/>
    <w:rsid w:val="00D56DF9"/>
    <w:rsid w:val="00D57C4C"/>
    <w:rsid w:val="00D60A31"/>
    <w:rsid w:val="00D66520"/>
    <w:rsid w:val="00D6669C"/>
    <w:rsid w:val="00D67364"/>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6920"/>
    <w:rsid w:val="00D975C6"/>
    <w:rsid w:val="00DA5F88"/>
    <w:rsid w:val="00DB2F9B"/>
    <w:rsid w:val="00DB3116"/>
    <w:rsid w:val="00DB3457"/>
    <w:rsid w:val="00DB4728"/>
    <w:rsid w:val="00DB5F50"/>
    <w:rsid w:val="00DB7127"/>
    <w:rsid w:val="00DC0430"/>
    <w:rsid w:val="00DC15A8"/>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5C6"/>
    <w:rsid w:val="00E13F3D"/>
    <w:rsid w:val="00E14792"/>
    <w:rsid w:val="00E152FF"/>
    <w:rsid w:val="00E17A07"/>
    <w:rsid w:val="00E2035F"/>
    <w:rsid w:val="00E21C21"/>
    <w:rsid w:val="00E236BE"/>
    <w:rsid w:val="00E2390E"/>
    <w:rsid w:val="00E25524"/>
    <w:rsid w:val="00E27578"/>
    <w:rsid w:val="00E27D98"/>
    <w:rsid w:val="00E34898"/>
    <w:rsid w:val="00E36455"/>
    <w:rsid w:val="00E37D69"/>
    <w:rsid w:val="00E430F4"/>
    <w:rsid w:val="00E4360A"/>
    <w:rsid w:val="00E44BC5"/>
    <w:rsid w:val="00E45FB3"/>
    <w:rsid w:val="00E46688"/>
    <w:rsid w:val="00E53CE7"/>
    <w:rsid w:val="00E547AA"/>
    <w:rsid w:val="00E54FAE"/>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1FC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688A"/>
    <w:rsid w:val="00F13058"/>
    <w:rsid w:val="00F1309B"/>
    <w:rsid w:val="00F14593"/>
    <w:rsid w:val="00F15415"/>
    <w:rsid w:val="00F1619D"/>
    <w:rsid w:val="00F161B1"/>
    <w:rsid w:val="00F179BA"/>
    <w:rsid w:val="00F21F79"/>
    <w:rsid w:val="00F21F7D"/>
    <w:rsid w:val="00F22899"/>
    <w:rsid w:val="00F228E4"/>
    <w:rsid w:val="00F233D9"/>
    <w:rsid w:val="00F24285"/>
    <w:rsid w:val="00F2478B"/>
    <w:rsid w:val="00F2577A"/>
    <w:rsid w:val="00F25D98"/>
    <w:rsid w:val="00F26251"/>
    <w:rsid w:val="00F266D8"/>
    <w:rsid w:val="00F300FB"/>
    <w:rsid w:val="00F3225F"/>
    <w:rsid w:val="00F339D9"/>
    <w:rsid w:val="00F33A7E"/>
    <w:rsid w:val="00F343E7"/>
    <w:rsid w:val="00F34C75"/>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300F"/>
    <w:rsid w:val="00FC3284"/>
    <w:rsid w:val="00FC34CA"/>
    <w:rsid w:val="00FC75D6"/>
    <w:rsid w:val="00FC7DFF"/>
    <w:rsid w:val="00FD0158"/>
    <w:rsid w:val="00FD215B"/>
    <w:rsid w:val="00FD2889"/>
    <w:rsid w:val="00FD31D0"/>
    <w:rsid w:val="00FD462B"/>
    <w:rsid w:val="00FD5719"/>
    <w:rsid w:val="00FD5C2C"/>
    <w:rsid w:val="00FD5CE0"/>
    <w:rsid w:val="00FE07B6"/>
    <w:rsid w:val="00FE13F3"/>
    <w:rsid w:val="00FE2F37"/>
    <w:rsid w:val="00FE4AE7"/>
    <w:rsid w:val="00FE581C"/>
    <w:rsid w:val="00FE5F01"/>
    <w:rsid w:val="00FE64AB"/>
    <w:rsid w:val="00FE7155"/>
    <w:rsid w:val="00FE730F"/>
    <w:rsid w:val="00FE7F3B"/>
    <w:rsid w:val="00FF0FF0"/>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D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1">
    <w:name w:val="未处理的提及1"/>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10">
    <w:name w:val="@他1"/>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 w:type="character" w:customStyle="1" w:styleId="UnresolvedMention">
    <w:name w:val="Unresolved Mention"/>
    <w:basedOn w:val="DefaultParagraphFont"/>
    <w:uiPriority w:val="99"/>
    <w:semiHidden/>
    <w:unhideWhenUsed/>
    <w:rsid w:val="004911D5"/>
    <w:rPr>
      <w:color w:val="605E5C"/>
      <w:shd w:val="clear" w:color="auto" w:fill="E1DFDD"/>
    </w:rPr>
  </w:style>
  <w:style w:type="character" w:customStyle="1" w:styleId="Mention">
    <w:name w:val="Mention"/>
    <w:uiPriority w:val="99"/>
    <w:semiHidden/>
    <w:unhideWhenUsed/>
    <w:rsid w:val="004911D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F2F52404-8594-486F-B100-A6CFC196F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73</Pages>
  <Words>41509</Words>
  <Characters>236604</Characters>
  <Application>Microsoft Office Word</Application>
  <DocSecurity>0</DocSecurity>
  <Lines>1971</Lines>
  <Paragraphs>555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68</cp:revision>
  <cp:lastPrinted>1900-01-01T05:00:00Z</cp:lastPrinted>
  <dcterms:created xsi:type="dcterms:W3CDTF">2024-08-07T13:33:00Z</dcterms:created>
  <dcterms:modified xsi:type="dcterms:W3CDTF">2024-10-04T14:54:00Z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(3)qlJKBo9JYsy7BK2mEW9YVzBLJ1RlYaSrXYZZVjczg1KBQLcViNLtvgTaeCM78IyxMJSicPuK
HQFtqDKmwQCFHYz5H9L/ctAc49JUs01AKSHcGVofZOHXjSc7GZazHaMBXLw8yBaFYMDNjQOF
G0W0e8YFx9RIYNk7hZB9/UXEUqH0gM7AS6WSiCAxIkMaq2k18/v3RCyfATYTSuicVkcEySVt
b26N9ombqWWM5Tk6Jb</vt:lpwstr>
  </property>
  <property fmtid="{D5CDD505-2E9C-101B-9397-08002B2CF9AE}" pid="24" name="_2015_ms_pID_7253431">
    <vt:lpwstr>ZSg6i9f0m11wmqHHveSPyHY+hJDIlq2YT2oXXCjlJlW8gRgR7r9YKh
KT7iY1wGTKxSDmEf/TtMV3Gf31WdyX0nM3cp1vRZJZQS3w7gSVsPrxlae4OnAbIT8gEvj5Tu
RYQEk25J0gsMTBeErCPnmCIuNG6s7yBVPA6ucCAa4smLTLpHRXbImcZSM/L67LQZ/LMXd5/r
yasr7P3xUiBBXjQHC6Okomug0RplSJpOvhkj</vt:lpwstr>
  </property>
  <property fmtid="{D5CDD505-2E9C-101B-9397-08002B2CF9AE}" pid="25" name="_2015_ms_pID_7253432">
    <vt:lpwstr>GUMrjNf+qzmLSj9oEahALY0=</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1722398983</vt:lpwstr>
  </property>
  <property fmtid="{D5CDD505-2E9C-101B-9397-08002B2CF9AE}" pid="30" name="MSIP_Label_278005ce-31f4-4f90-bc26-ec23758efcb0_Enabled">
    <vt:lpwstr>true</vt:lpwstr>
  </property>
  <property fmtid="{D5CDD505-2E9C-101B-9397-08002B2CF9AE}" pid="31" name="MSIP_Label_278005ce-31f4-4f90-bc26-ec23758efcb0_SetDate">
    <vt:lpwstr>2024-08-07T13:33:06Z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a9e817cd-e0bf-4601-bc05-a89461a82d31</vt:lpwstr>
  </property>
  <property fmtid="{D5CDD505-2E9C-101B-9397-08002B2CF9AE}" pid="36" name="MSIP_Label_278005ce-31f4-4f90-bc26-ec23758efcb0_ContentBits">
    <vt:lpwstr>0</vt:lpwstr>
  </property>
</Properties>
</file>